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82" w:rsidRPr="009D4892" w:rsidRDefault="003B3C4B" w:rsidP="00AD6482">
      <w:pPr>
        <w:rPr>
          <w:b/>
          <w:i/>
          <w:sz w:val="28"/>
          <w:szCs w:val="28"/>
          <w:u w:val="single"/>
        </w:rPr>
      </w:pPr>
      <w:r w:rsidRPr="003B3C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0.5pt;margin-top:13.2pt;width:99pt;height:108pt;z-index:251657728">
            <v:textbox>
              <w:txbxContent>
                <w:p w:rsidR="00AD6482" w:rsidRDefault="00AD6482" w:rsidP="00AD6482"/>
                <w:p w:rsidR="00AD6482" w:rsidRDefault="00AD6482" w:rsidP="00AD6482"/>
                <w:p w:rsidR="00AD6482" w:rsidRDefault="00AD6482" w:rsidP="00AD6482"/>
                <w:p w:rsidR="00AD6482" w:rsidRDefault="00AD6482" w:rsidP="00AD6482">
                  <w:pPr>
                    <w:jc w:val="center"/>
                  </w:pPr>
                  <w:r>
                    <w:t>Buraya Fotoğraf</w:t>
                  </w:r>
                </w:p>
              </w:txbxContent>
            </v:textbox>
          </v:shape>
        </w:pict>
      </w:r>
      <w:r w:rsidR="00AD6482" w:rsidRPr="009D4892">
        <w:rPr>
          <w:b/>
          <w:i/>
          <w:sz w:val="28"/>
          <w:szCs w:val="28"/>
          <w:u w:val="single"/>
        </w:rPr>
        <w:t xml:space="preserve">KİŞİSEL BİLGİLER                                                         </w:t>
      </w:r>
    </w:p>
    <w:p w:rsidR="00AD6482" w:rsidRDefault="00AD6482" w:rsidP="00AD6482">
      <w:pPr>
        <w:rPr>
          <w:b/>
        </w:rPr>
      </w:pPr>
    </w:p>
    <w:p w:rsidR="00AD6482" w:rsidRPr="00693BB0" w:rsidRDefault="00AD6482" w:rsidP="00AD6482">
      <w:pPr>
        <w:rPr>
          <w:sz w:val="32"/>
          <w:szCs w:val="32"/>
          <w:u w:val="single"/>
        </w:rPr>
      </w:pPr>
      <w:r>
        <w:rPr>
          <w:b/>
        </w:rPr>
        <w:t>Adı Soyadı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0F1D68">
        <w:t xml:space="preserve"> </w:t>
      </w:r>
      <w:r w:rsidR="00DB1DB2" w:rsidRPr="00DB1DB2">
        <w:t>Funda Gül ONUR</w:t>
      </w:r>
    </w:p>
    <w:p w:rsidR="00AD6482" w:rsidRPr="00693BB0" w:rsidRDefault="00AD6482" w:rsidP="00AD6482">
      <w:r>
        <w:rPr>
          <w:b/>
        </w:rPr>
        <w:t xml:space="preserve">Doğum </w:t>
      </w:r>
      <w:r w:rsidR="00DB1DB2">
        <w:rPr>
          <w:b/>
        </w:rPr>
        <w:t xml:space="preserve"> </w:t>
      </w:r>
      <w:r>
        <w:rPr>
          <w:b/>
        </w:rPr>
        <w:t>Tarihi</w:t>
      </w:r>
      <w:r>
        <w:rPr>
          <w:b/>
        </w:rPr>
        <w:tab/>
      </w:r>
      <w:r>
        <w:rPr>
          <w:b/>
        </w:rPr>
        <w:tab/>
      </w:r>
      <w:r w:rsidR="00DB1DB2">
        <w:rPr>
          <w:b/>
        </w:rPr>
        <w:t xml:space="preserve">            </w:t>
      </w:r>
      <w:r>
        <w:rPr>
          <w:b/>
        </w:rPr>
        <w:t>:</w:t>
      </w:r>
      <w:r>
        <w:t xml:space="preserve"> </w:t>
      </w:r>
      <w:r w:rsidR="00DB1DB2" w:rsidRPr="00DB1DB2">
        <w:t>19.09.1997</w:t>
      </w:r>
    </w:p>
    <w:p w:rsidR="00DB1DB2" w:rsidRDefault="00AD6482" w:rsidP="00DB1DB2">
      <w:pPr>
        <w:tabs>
          <w:tab w:val="left" w:pos="3060"/>
        </w:tabs>
      </w:pPr>
      <w:r>
        <w:rPr>
          <w:b/>
        </w:rPr>
        <w:t>Ev Adresi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DB1DB2">
        <w:t xml:space="preserve">İsmet Paşa Mahallesi Rüştü Onur </w:t>
      </w:r>
    </w:p>
    <w:p w:rsidR="00DB1DB2" w:rsidRDefault="00DB1DB2" w:rsidP="00DB1DB2">
      <w:pPr>
        <w:tabs>
          <w:tab w:val="left" w:pos="3060"/>
        </w:tabs>
      </w:pPr>
      <w:r>
        <w:t xml:space="preserve">                                                             Sokak Karadayı Apartmanı No:3</w:t>
      </w:r>
    </w:p>
    <w:p w:rsidR="00DB1DB2" w:rsidRDefault="00DB1DB2" w:rsidP="00DB1DB2">
      <w:pPr>
        <w:tabs>
          <w:tab w:val="left" w:pos="3060"/>
        </w:tabs>
      </w:pPr>
      <w:r>
        <w:t xml:space="preserve">                                                             Daire: 1</w:t>
      </w:r>
    </w:p>
    <w:p w:rsidR="00AD6482" w:rsidRPr="00693BB0" w:rsidRDefault="00DB1DB2" w:rsidP="00DB1DB2">
      <w:pPr>
        <w:tabs>
          <w:tab w:val="left" w:pos="3060"/>
        </w:tabs>
      </w:pPr>
      <w:r>
        <w:t xml:space="preserve">                                                   </w:t>
      </w:r>
    </w:p>
    <w:p w:rsidR="00AD6482" w:rsidRPr="00260E3C" w:rsidRDefault="00AD6482" w:rsidP="00AD6482">
      <w:pPr>
        <w:tabs>
          <w:tab w:val="left" w:pos="3060"/>
        </w:tabs>
      </w:pPr>
      <w:r w:rsidRPr="00260E3C">
        <w:t xml:space="preserve">                                                    </w:t>
      </w:r>
      <w:r>
        <w:tab/>
      </w:r>
    </w:p>
    <w:p w:rsidR="00AD6482" w:rsidRPr="00693BB0" w:rsidRDefault="00AD6482" w:rsidP="00AD6482">
      <w:r>
        <w:rPr>
          <w:b/>
        </w:rPr>
        <w:t>Tel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DB1DB2">
        <w:t>0539 588 16 02</w:t>
      </w:r>
    </w:p>
    <w:p w:rsidR="00AD6482" w:rsidRPr="00260E3C" w:rsidRDefault="00AD6482" w:rsidP="00AD6482">
      <w:pPr>
        <w:tabs>
          <w:tab w:val="left" w:pos="3060"/>
          <w:tab w:val="left" w:pos="3240"/>
        </w:tabs>
      </w:pPr>
      <w:r>
        <w:rPr>
          <w:b/>
        </w:rPr>
        <w:t xml:space="preserve">                                                    </w:t>
      </w:r>
      <w:r>
        <w:rPr>
          <w:b/>
        </w:rPr>
        <w:tab/>
      </w:r>
      <w:r>
        <w:rPr>
          <w:b/>
        </w:rPr>
        <w:tab/>
      </w:r>
    </w:p>
    <w:p w:rsidR="00AD6482" w:rsidRPr="005A3D9E" w:rsidRDefault="00AD6482" w:rsidP="005A3D9E">
      <w:r>
        <w:rPr>
          <w:b/>
        </w:rPr>
        <w:t>Mail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A3D9E">
        <w:rPr>
          <w:b/>
        </w:rPr>
        <w:t xml:space="preserve">                        </w:t>
      </w:r>
      <w:r w:rsidRPr="005A3D9E">
        <w:t>:</w:t>
      </w:r>
      <w:r w:rsidR="005A3D9E" w:rsidRPr="005A3D9E">
        <w:t>Fundaonur1602@hotmail.com</w:t>
      </w:r>
    </w:p>
    <w:p w:rsidR="00994AE3" w:rsidRDefault="00994AE3" w:rsidP="00AD6482">
      <w:pPr>
        <w:tabs>
          <w:tab w:val="left" w:pos="3060"/>
          <w:tab w:val="left" w:pos="3240"/>
        </w:tabs>
      </w:pPr>
    </w:p>
    <w:p w:rsidR="00994AE3" w:rsidRPr="00994AE3" w:rsidRDefault="00994AE3" w:rsidP="00AD6482">
      <w:pPr>
        <w:tabs>
          <w:tab w:val="left" w:pos="3060"/>
          <w:tab w:val="left" w:pos="3240"/>
        </w:tabs>
      </w:pPr>
      <w:r>
        <w:rPr>
          <w:b/>
        </w:rPr>
        <w:t xml:space="preserve">Sürücü Belgesi                                  : </w:t>
      </w:r>
      <w:r>
        <w:t xml:space="preserve">B Sınıfı </w:t>
      </w:r>
    </w:p>
    <w:p w:rsidR="00AD6482" w:rsidRDefault="00AD6482" w:rsidP="00AD6482">
      <w:pPr>
        <w:tabs>
          <w:tab w:val="left" w:pos="3060"/>
          <w:tab w:val="left" w:pos="3240"/>
        </w:tabs>
        <w:rPr>
          <w:b/>
        </w:rPr>
      </w:pPr>
    </w:p>
    <w:p w:rsidR="00AD6482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:rsidR="00AD6482" w:rsidRPr="00025DDC" w:rsidRDefault="00AD6482" w:rsidP="00AD6482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DB1DB2" w:rsidRPr="00182080" w:rsidRDefault="00DB1DB2" w:rsidP="00DB1DB2">
      <w:pPr>
        <w:numPr>
          <w:ilvl w:val="0"/>
          <w:numId w:val="1"/>
        </w:numPr>
        <w:tabs>
          <w:tab w:val="left" w:pos="3060"/>
          <w:tab w:val="left" w:pos="3240"/>
        </w:tabs>
      </w:pPr>
      <w:r w:rsidRPr="00182080">
        <w:t>Devrek Mesleki Ve Teknik Anadolu Lisesi</w:t>
      </w:r>
    </w:p>
    <w:p w:rsidR="00AD6482" w:rsidRPr="00182080" w:rsidRDefault="00DB1DB2" w:rsidP="00DB1DB2">
      <w:pPr>
        <w:numPr>
          <w:ilvl w:val="0"/>
          <w:numId w:val="1"/>
        </w:numPr>
        <w:tabs>
          <w:tab w:val="left" w:pos="3060"/>
          <w:tab w:val="left" w:pos="3240"/>
        </w:tabs>
      </w:pPr>
      <w:r w:rsidRPr="00182080">
        <w:t>(Bilgisayarlı Muhasebe )</w:t>
      </w:r>
    </w:p>
    <w:p w:rsidR="00DB1DB2" w:rsidRPr="00182080" w:rsidRDefault="00DB1DB2" w:rsidP="00DB1DB2">
      <w:pPr>
        <w:numPr>
          <w:ilvl w:val="0"/>
          <w:numId w:val="1"/>
        </w:numPr>
        <w:tabs>
          <w:tab w:val="left" w:pos="3060"/>
          <w:tab w:val="left" w:pos="3240"/>
        </w:tabs>
      </w:pPr>
      <w:r w:rsidRPr="00182080">
        <w:t xml:space="preserve">Kütahya Dumlupınar Üniversitesi </w:t>
      </w:r>
    </w:p>
    <w:p w:rsidR="00DB1DB2" w:rsidRPr="00182080" w:rsidRDefault="00DB1DB2" w:rsidP="00DB1DB2">
      <w:pPr>
        <w:numPr>
          <w:ilvl w:val="0"/>
          <w:numId w:val="1"/>
        </w:numPr>
        <w:tabs>
          <w:tab w:val="left" w:pos="3060"/>
          <w:tab w:val="left" w:pos="3240"/>
        </w:tabs>
      </w:pPr>
      <w:r w:rsidRPr="00182080">
        <w:t>( Bankacılık Ve Sigortacılık )</w:t>
      </w:r>
    </w:p>
    <w:p w:rsidR="00DB1DB2" w:rsidRPr="00182080" w:rsidRDefault="00DB1DB2" w:rsidP="00DB1DB2">
      <w:pPr>
        <w:tabs>
          <w:tab w:val="left" w:pos="3060"/>
          <w:tab w:val="left" w:pos="3240"/>
        </w:tabs>
        <w:ind w:left="360"/>
      </w:pPr>
    </w:p>
    <w:p w:rsidR="00AD6482" w:rsidRPr="00B43B51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İŞ TECRÜBESİ</w:t>
      </w:r>
    </w:p>
    <w:p w:rsidR="00DB1DB2" w:rsidRPr="00182080" w:rsidRDefault="00DB1DB2" w:rsidP="00DB1DB2">
      <w:pPr>
        <w:numPr>
          <w:ilvl w:val="0"/>
          <w:numId w:val="2"/>
        </w:numPr>
        <w:tabs>
          <w:tab w:val="left" w:pos="3060"/>
          <w:tab w:val="left" w:pos="3240"/>
        </w:tabs>
      </w:pPr>
      <w:r w:rsidRPr="00182080">
        <w:t>Devrek Mesleki Ve Teknik Anadolu Lisesi</w:t>
      </w:r>
    </w:p>
    <w:p w:rsidR="00DB1DB2" w:rsidRPr="00182080" w:rsidRDefault="00DB1DB2" w:rsidP="00DB1DB2">
      <w:pPr>
        <w:numPr>
          <w:ilvl w:val="0"/>
          <w:numId w:val="2"/>
        </w:numPr>
        <w:tabs>
          <w:tab w:val="left" w:pos="3060"/>
          <w:tab w:val="left" w:pos="3240"/>
        </w:tabs>
      </w:pPr>
      <w:r w:rsidRPr="00182080">
        <w:t>(Özel Güvenlik Görevlisi –İşkur )</w:t>
      </w:r>
    </w:p>
    <w:p w:rsidR="00DB1DB2" w:rsidRPr="00182080" w:rsidRDefault="00DB1DB2" w:rsidP="00DB1DB2">
      <w:pPr>
        <w:numPr>
          <w:ilvl w:val="0"/>
          <w:numId w:val="2"/>
        </w:numPr>
        <w:tabs>
          <w:tab w:val="left" w:pos="3060"/>
          <w:tab w:val="left" w:pos="3240"/>
        </w:tabs>
      </w:pPr>
      <w:r w:rsidRPr="00182080">
        <w:t xml:space="preserve">Devrek Myo </w:t>
      </w:r>
    </w:p>
    <w:p w:rsidR="00DB1DB2" w:rsidRPr="00B43B51" w:rsidRDefault="00182080" w:rsidP="00B43B51">
      <w:pPr>
        <w:numPr>
          <w:ilvl w:val="0"/>
          <w:numId w:val="2"/>
        </w:numPr>
        <w:tabs>
          <w:tab w:val="left" w:pos="3060"/>
          <w:tab w:val="left" w:pos="3240"/>
        </w:tabs>
      </w:pPr>
      <w:r>
        <w:t>(Özel Güvenlik Görevlisi- Geçic</w:t>
      </w:r>
      <w:r w:rsidR="00DB1DB2" w:rsidRPr="00182080">
        <w:t>i )</w:t>
      </w:r>
    </w:p>
    <w:p w:rsidR="00B43B51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SERTİFİKALAR</w:t>
      </w:r>
    </w:p>
    <w:p w:rsidR="00DB1DB2" w:rsidRPr="00182080" w:rsidRDefault="00DB1DB2" w:rsidP="00DB1DB2">
      <w:pPr>
        <w:pStyle w:val="ListeParagraf"/>
        <w:numPr>
          <w:ilvl w:val="0"/>
          <w:numId w:val="4"/>
        </w:numPr>
        <w:tabs>
          <w:tab w:val="left" w:pos="3060"/>
          <w:tab w:val="left" w:pos="3240"/>
        </w:tabs>
      </w:pPr>
      <w:r w:rsidRPr="00182080">
        <w:t>Sterilizasyon Ve Dezenfeksiyon Personel Eğitimi</w:t>
      </w:r>
    </w:p>
    <w:p w:rsidR="00DB1DB2" w:rsidRPr="00182080" w:rsidRDefault="00DB1DB2" w:rsidP="00DB1DB2">
      <w:pPr>
        <w:pStyle w:val="ListeParagraf"/>
        <w:numPr>
          <w:ilvl w:val="0"/>
          <w:numId w:val="4"/>
        </w:numPr>
        <w:tabs>
          <w:tab w:val="left" w:pos="3060"/>
          <w:tab w:val="left" w:pos="3240"/>
        </w:tabs>
      </w:pPr>
      <w:r w:rsidRPr="00182080">
        <w:t>Bilgisayar Kullanımı</w:t>
      </w:r>
    </w:p>
    <w:p w:rsidR="00B43B51" w:rsidRPr="00182080" w:rsidRDefault="00144772" w:rsidP="00B43B51">
      <w:pPr>
        <w:pStyle w:val="ListeParagraf"/>
        <w:numPr>
          <w:ilvl w:val="0"/>
          <w:numId w:val="4"/>
        </w:numPr>
        <w:tabs>
          <w:tab w:val="left" w:pos="3060"/>
          <w:tab w:val="left" w:pos="3240"/>
        </w:tabs>
      </w:pPr>
      <w:r>
        <w:t>Özel Güvenlik Kimlik Kartı</w:t>
      </w:r>
      <w:r w:rsidR="00100DE7">
        <w:t xml:space="preserve"> (Silahsız )</w:t>
      </w:r>
    </w:p>
    <w:p w:rsidR="00AD6482" w:rsidRPr="00B43B51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:rsidR="00DB1DB2" w:rsidRPr="00182080" w:rsidRDefault="00DB1DB2" w:rsidP="00DB1DB2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</w:pPr>
      <w:r w:rsidRPr="00182080">
        <w:t>Word</w:t>
      </w:r>
    </w:p>
    <w:p w:rsidR="00DB1DB2" w:rsidRPr="00182080" w:rsidRDefault="00DB1DB2" w:rsidP="00DB1DB2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</w:pPr>
      <w:r w:rsidRPr="00182080">
        <w:t>Excel</w:t>
      </w:r>
    </w:p>
    <w:p w:rsidR="000F1D68" w:rsidRPr="00182080" w:rsidRDefault="00DB1DB2" w:rsidP="00DB1DB2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</w:pPr>
      <w:r w:rsidRPr="00182080">
        <w:t>Powerpoint</w:t>
      </w:r>
    </w:p>
    <w:p w:rsidR="00AD6482" w:rsidRDefault="00AD6482" w:rsidP="00AD6482">
      <w:pPr>
        <w:tabs>
          <w:tab w:val="left" w:pos="3060"/>
          <w:tab w:val="left" w:pos="3240"/>
        </w:tabs>
      </w:pPr>
    </w:p>
    <w:p w:rsidR="00B43B51" w:rsidRPr="00B43B51" w:rsidRDefault="000F1D68" w:rsidP="00B43B51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YABANCI DİL BİLGİSİ</w:t>
      </w:r>
    </w:p>
    <w:p w:rsidR="00DB1DB2" w:rsidRPr="00B43B51" w:rsidRDefault="00DB1DB2" w:rsidP="00B43B51">
      <w:pPr>
        <w:pStyle w:val="ListeParagraf"/>
        <w:numPr>
          <w:ilvl w:val="0"/>
          <w:numId w:val="8"/>
        </w:numPr>
        <w:tabs>
          <w:tab w:val="left" w:pos="3060"/>
          <w:tab w:val="left" w:pos="3240"/>
        </w:tabs>
      </w:pPr>
      <w:r w:rsidRPr="00182080">
        <w:t>Orta</w:t>
      </w:r>
    </w:p>
    <w:p w:rsidR="00C5227F" w:rsidRDefault="00C5227F"/>
    <w:sectPr w:rsidR="00C5227F" w:rsidSect="00F84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B1A" w:rsidRDefault="00272B1A">
      <w:r>
        <w:separator/>
      </w:r>
    </w:p>
  </w:endnote>
  <w:endnote w:type="continuationSeparator" w:id="1">
    <w:p w:rsidR="00272B1A" w:rsidRDefault="00272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B1A" w:rsidRDefault="00272B1A">
      <w:r>
        <w:separator/>
      </w:r>
    </w:p>
  </w:footnote>
  <w:footnote w:type="continuationSeparator" w:id="1">
    <w:p w:rsidR="00272B1A" w:rsidRDefault="00272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19DB"/>
    <w:multiLevelType w:val="hybridMultilevel"/>
    <w:tmpl w:val="21648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331492"/>
    <w:multiLevelType w:val="hybridMultilevel"/>
    <w:tmpl w:val="B0924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84065"/>
    <w:multiLevelType w:val="hybridMultilevel"/>
    <w:tmpl w:val="4B8CB8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4D902F4"/>
    <w:multiLevelType w:val="hybridMultilevel"/>
    <w:tmpl w:val="FC3A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E452B"/>
    <w:multiLevelType w:val="hybridMultilevel"/>
    <w:tmpl w:val="EB62B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D82192"/>
    <w:multiLevelType w:val="hybridMultilevel"/>
    <w:tmpl w:val="31F862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713E"/>
    <w:rsid w:val="000F1D68"/>
    <w:rsid w:val="00100DE7"/>
    <w:rsid w:val="0012487A"/>
    <w:rsid w:val="00144772"/>
    <w:rsid w:val="00182080"/>
    <w:rsid w:val="00272B1A"/>
    <w:rsid w:val="0032661C"/>
    <w:rsid w:val="003B3C4B"/>
    <w:rsid w:val="003E7CDD"/>
    <w:rsid w:val="005A3D9E"/>
    <w:rsid w:val="00610814"/>
    <w:rsid w:val="00621C9E"/>
    <w:rsid w:val="0075713E"/>
    <w:rsid w:val="007626EA"/>
    <w:rsid w:val="00994AE3"/>
    <w:rsid w:val="009B6CF6"/>
    <w:rsid w:val="009F0E98"/>
    <w:rsid w:val="00A364FB"/>
    <w:rsid w:val="00A65FCE"/>
    <w:rsid w:val="00A711BA"/>
    <w:rsid w:val="00AC4D98"/>
    <w:rsid w:val="00AD6482"/>
    <w:rsid w:val="00B14E73"/>
    <w:rsid w:val="00B43B51"/>
    <w:rsid w:val="00C5227F"/>
    <w:rsid w:val="00DB1DB2"/>
    <w:rsid w:val="00F149BD"/>
    <w:rsid w:val="00F37799"/>
    <w:rsid w:val="00F843E0"/>
    <w:rsid w:val="00F8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48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0F1D6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B1D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4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v%20fundaa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cv fundaa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1120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Asus</dc:creator>
  <cp:keywords>CV;cv hazirlama;cv-hazirlama.com;Europass, CV, Cedefop;cv örneği;cv örnekleri, cv indir, cv hazırlama</cp:keywords>
  <cp:lastModifiedBy>User</cp:lastModifiedBy>
  <cp:revision>3</cp:revision>
  <dcterms:created xsi:type="dcterms:W3CDTF">2020-05-29T20:50:00Z</dcterms:created>
  <dcterms:modified xsi:type="dcterms:W3CDTF">2020-05-29T20:51:00Z</dcterms:modified>
</cp:coreProperties>
</file>