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0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720"/>
        <w:gridCol w:w="6183"/>
      </w:tblGrid>
      <w:tr w:rsidR="001B2ABD" w14:paraId="2491B5A3" w14:textId="77777777" w:rsidTr="00AE7882">
        <w:trPr>
          <w:trHeight w:val="4410"/>
        </w:trPr>
        <w:tc>
          <w:tcPr>
            <w:tcW w:w="3600" w:type="dxa"/>
            <w:vAlign w:val="bottom"/>
          </w:tcPr>
          <w:p w14:paraId="212CA17E" w14:textId="21DA26AC" w:rsidR="001B2ABD" w:rsidRDefault="001B33B9" w:rsidP="001B2ABD">
            <w:pPr>
              <w:tabs>
                <w:tab w:val="left" w:pos="99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490A5632" wp14:editId="06F248C2">
                  <wp:extent cx="1832610" cy="2910840"/>
                  <wp:effectExtent l="76200" t="76200" r="91440" b="8001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r="14362"/>
                          <a:stretch/>
                        </pic:blipFill>
                        <pic:spPr bwMode="auto">
                          <a:xfrm>
                            <a:off x="0" y="0"/>
                            <a:ext cx="1832610" cy="2910840"/>
                          </a:xfrm>
                          <a:prstGeom prst="ellipse">
                            <a:avLst/>
                          </a:prstGeom>
                          <a:ln w="63500" cap="rnd" cmpd="sng" algn="ctr">
                            <a:solidFill>
                              <a:srgbClr val="94B6D2">
                                <a:lumMod val="75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ffectLst/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14:paraId="483C11CD" w14:textId="0DF52CB2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  <w:vAlign w:val="bottom"/>
          </w:tcPr>
          <w:p w14:paraId="4383B3B3" w14:textId="21B0C42D" w:rsidR="001B2ABD" w:rsidRDefault="00861E60" w:rsidP="001B2ABD">
            <w:pPr>
              <w:pStyle w:val="KonuBal"/>
            </w:pPr>
            <w:r>
              <w:t>fatma erol</w:t>
            </w:r>
          </w:p>
          <w:p w14:paraId="2E91A5C8" w14:textId="78B13A38" w:rsidR="001B2ABD" w:rsidRDefault="00861E60" w:rsidP="001B2ABD">
            <w:pPr>
              <w:pStyle w:val="Altyaz"/>
            </w:pPr>
            <w:r w:rsidRPr="002E2E6C">
              <w:rPr>
                <w:spacing w:val="0"/>
                <w:w w:val="61"/>
              </w:rPr>
              <w:t>Sağlık Bakım Teknisyen</w:t>
            </w:r>
            <w:r w:rsidRPr="002E2E6C">
              <w:rPr>
                <w:spacing w:val="20"/>
                <w:w w:val="61"/>
              </w:rPr>
              <w:t>i</w:t>
            </w:r>
          </w:p>
        </w:tc>
      </w:tr>
      <w:tr w:rsidR="001B2ABD" w14:paraId="1795429F" w14:textId="77777777" w:rsidTr="00AE7882">
        <w:tc>
          <w:tcPr>
            <w:tcW w:w="3600" w:type="dxa"/>
          </w:tcPr>
          <w:sdt>
            <w:sdtPr>
              <w:id w:val="-1711873194"/>
              <w:placeholder>
                <w:docPart w:val="D08F8EEB13B040DE9403E50F6C589A98"/>
              </w:placeholder>
              <w:temporary/>
              <w:showingPlcHdr/>
              <w15:appearance w15:val="hidden"/>
            </w:sdtPr>
            <w:sdtEndPr/>
            <w:sdtContent>
              <w:p w14:paraId="04F1E8BD" w14:textId="77777777" w:rsidR="001B2ABD" w:rsidRDefault="00036450" w:rsidP="00036450">
                <w:pPr>
                  <w:pStyle w:val="Balk3"/>
                </w:pPr>
                <w:r w:rsidRPr="00D5459D">
                  <w:rPr>
                    <w:lang w:bidi="tr-TR"/>
                  </w:rPr>
                  <w:t>Profil</w:t>
                </w:r>
              </w:p>
            </w:sdtContent>
          </w:sdt>
          <w:p w14:paraId="5E636165" w14:textId="77777777" w:rsidR="006A7ED1" w:rsidRDefault="006A7ED1" w:rsidP="009260CD">
            <w:proofErr w:type="gramStart"/>
            <w:r>
              <w:t>Cinsiyet :</w:t>
            </w:r>
            <w:proofErr w:type="gramEnd"/>
            <w:r>
              <w:t xml:space="preserve"> Bayan </w:t>
            </w:r>
          </w:p>
          <w:p w14:paraId="7809C909" w14:textId="77777777" w:rsidR="006A7ED1" w:rsidRDefault="006A7ED1" w:rsidP="009260CD">
            <w:r>
              <w:t xml:space="preserve">Doğum </w:t>
            </w:r>
            <w:proofErr w:type="gramStart"/>
            <w:r>
              <w:t>Tarihi :</w:t>
            </w:r>
            <w:proofErr w:type="gramEnd"/>
            <w:r>
              <w:t xml:space="preserve"> 01/01/2001 </w:t>
            </w:r>
          </w:p>
          <w:p w14:paraId="01CFCC00" w14:textId="77777777" w:rsidR="006A7ED1" w:rsidRDefault="006A7ED1" w:rsidP="009260CD">
            <w:proofErr w:type="gramStart"/>
            <w:r>
              <w:t>Uyruğu :</w:t>
            </w:r>
            <w:proofErr w:type="gramEnd"/>
            <w:r>
              <w:t xml:space="preserve"> T.C</w:t>
            </w:r>
          </w:p>
          <w:p w14:paraId="6E215F1D" w14:textId="1BD1C729" w:rsidR="00036450" w:rsidRDefault="006A7ED1" w:rsidP="009260CD">
            <w:r>
              <w:t xml:space="preserve">Medeni </w:t>
            </w:r>
            <w:proofErr w:type="gramStart"/>
            <w:r>
              <w:t>Hali :</w:t>
            </w:r>
            <w:proofErr w:type="gramEnd"/>
            <w:r>
              <w:t xml:space="preserve"> Bekar</w:t>
            </w:r>
          </w:p>
          <w:p w14:paraId="114ADBE4" w14:textId="77777777" w:rsidR="00036450" w:rsidRDefault="00036450" w:rsidP="00036450"/>
          <w:sdt>
            <w:sdtPr>
              <w:id w:val="-1954003311"/>
              <w:placeholder>
                <w:docPart w:val="BEFF33CAF82E4940AFE681856F384B14"/>
              </w:placeholder>
              <w:temporary/>
              <w:showingPlcHdr/>
              <w15:appearance w15:val="hidden"/>
            </w:sdtPr>
            <w:sdtEndPr/>
            <w:sdtContent>
              <w:p w14:paraId="7FE27325" w14:textId="77777777" w:rsidR="00036450" w:rsidRPr="00CB0055" w:rsidRDefault="00CB0055" w:rsidP="00CB0055">
                <w:pPr>
                  <w:pStyle w:val="Balk3"/>
                </w:pPr>
                <w:r w:rsidRPr="00CB0055">
                  <w:rPr>
                    <w:lang w:bidi="tr-TR"/>
                  </w:rPr>
                  <w:t>İletişim</w:t>
                </w:r>
              </w:p>
            </w:sdtContent>
          </w:sdt>
          <w:sdt>
            <w:sdtPr>
              <w:id w:val="1111563247"/>
              <w:placeholder>
                <w:docPart w:val="1CDA1A4031FE493E94880C8425AE640B"/>
              </w:placeholder>
              <w:temporary/>
              <w:showingPlcHdr/>
              <w15:appearance w15:val="hidden"/>
            </w:sdtPr>
            <w:sdtEndPr/>
            <w:sdtContent>
              <w:p w14:paraId="2D6850EC" w14:textId="77777777" w:rsidR="004D3011" w:rsidRDefault="004D3011" w:rsidP="004D3011">
                <w:r w:rsidRPr="004D3011">
                  <w:rPr>
                    <w:lang w:bidi="tr-TR"/>
                  </w:rPr>
                  <w:t>TELEFON:</w:t>
                </w:r>
              </w:p>
            </w:sdtContent>
          </w:sdt>
          <w:p w14:paraId="15F53897" w14:textId="53D82BDB" w:rsidR="004D3011" w:rsidRDefault="00861E60" w:rsidP="004D3011">
            <w:r>
              <w:t>05459548068</w:t>
            </w:r>
          </w:p>
          <w:p w14:paraId="139A80C9" w14:textId="77777777" w:rsidR="004D3011" w:rsidRDefault="004D3011" w:rsidP="004D3011"/>
          <w:sdt>
            <w:sdtPr>
              <w:id w:val="-240260293"/>
              <w:placeholder>
                <w:docPart w:val="E92B899B05F54F05A30C9ECF79EF2530"/>
              </w:placeholder>
              <w:temporary/>
              <w:showingPlcHdr/>
              <w15:appearance w15:val="hidden"/>
            </w:sdtPr>
            <w:sdtEndPr/>
            <w:sdtContent>
              <w:p w14:paraId="294B50B3" w14:textId="77777777" w:rsidR="004D3011" w:rsidRDefault="004D3011" w:rsidP="004D3011">
                <w:r w:rsidRPr="004D3011">
                  <w:rPr>
                    <w:lang w:bidi="tr-TR"/>
                  </w:rPr>
                  <w:t>E-POSTA:</w:t>
                </w:r>
              </w:p>
            </w:sdtContent>
          </w:sdt>
          <w:p w14:paraId="4963A6EA" w14:textId="7A930734" w:rsidR="00036450" w:rsidRDefault="001E66DD" w:rsidP="004D3011">
            <w:hyperlink r:id="rId11" w:history="1">
              <w:r w:rsidR="006A7ED1" w:rsidRPr="00232D17">
                <w:rPr>
                  <w:rStyle w:val="Kpr"/>
                </w:rPr>
                <w:t>dmlafatmaa@gmail.com</w:t>
              </w:r>
            </w:hyperlink>
          </w:p>
          <w:p w14:paraId="713BB2CD" w14:textId="77777777" w:rsidR="006A7ED1" w:rsidRPr="00E4381A" w:rsidRDefault="006A7ED1" w:rsidP="004D3011">
            <w:pPr>
              <w:rPr>
                <w:rStyle w:val="Kpr"/>
              </w:rPr>
            </w:pPr>
          </w:p>
          <w:sdt>
            <w:sdtPr>
              <w:rPr>
                <w:color w:val="B85A22" w:themeColor="accent2" w:themeShade="BF"/>
                <w:u w:val="single"/>
              </w:rPr>
              <w:id w:val="-1444214663"/>
              <w:placeholder>
                <w:docPart w:val="0A6528B31FC549DEA3D0485934D038E7"/>
              </w:placeholder>
              <w:temporary/>
              <w:showingPlcHdr/>
              <w15:appearance w15:val="hidden"/>
            </w:sdtPr>
            <w:sdtEndPr>
              <w:rPr>
                <w:color w:val="548AB7" w:themeColor="accent1" w:themeShade="BF"/>
                <w:u w:val="none"/>
              </w:rPr>
            </w:sdtEndPr>
            <w:sdtContent>
              <w:p w14:paraId="0F072837" w14:textId="77777777" w:rsidR="004D3011" w:rsidRPr="00CB0055" w:rsidRDefault="00CB0055" w:rsidP="00CB0055">
                <w:pPr>
                  <w:pStyle w:val="Balk3"/>
                </w:pPr>
                <w:r w:rsidRPr="00CB0055">
                  <w:rPr>
                    <w:lang w:bidi="tr-TR"/>
                  </w:rPr>
                  <w:t>Hobiler</w:t>
                </w:r>
              </w:p>
            </w:sdtContent>
          </w:sdt>
          <w:p w14:paraId="209E8B37" w14:textId="14942CBE" w:rsidR="004D3011" w:rsidRDefault="00861E60" w:rsidP="004D3011">
            <w:r>
              <w:t>Resim çizmek</w:t>
            </w:r>
          </w:p>
          <w:p w14:paraId="7D4F9086" w14:textId="53863102" w:rsidR="004D3011" w:rsidRDefault="00861E60" w:rsidP="004D3011">
            <w:r>
              <w:t>Kitap okumak</w:t>
            </w:r>
          </w:p>
          <w:p w14:paraId="6D3E4317" w14:textId="1935BC7D" w:rsidR="004D3011" w:rsidRPr="004D3011" w:rsidRDefault="004D3011" w:rsidP="004D3011"/>
        </w:tc>
        <w:tc>
          <w:tcPr>
            <w:tcW w:w="720" w:type="dxa"/>
          </w:tcPr>
          <w:p w14:paraId="08A0AC7D" w14:textId="77777777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</w:tcPr>
          <w:sdt>
            <w:sdtPr>
              <w:id w:val="1049110328"/>
              <w:placeholder>
                <w:docPart w:val="B1573BD614C148FDBF7B0CC97406D252"/>
              </w:placeholder>
              <w:temporary/>
              <w:showingPlcHdr/>
              <w15:appearance w15:val="hidden"/>
            </w:sdtPr>
            <w:sdtEndPr/>
            <w:sdtContent>
              <w:p w14:paraId="1705F6E1" w14:textId="77777777" w:rsidR="001B2ABD" w:rsidRDefault="00E25A26" w:rsidP="00036450">
                <w:pPr>
                  <w:pStyle w:val="Balk2"/>
                </w:pPr>
                <w:r w:rsidRPr="00036450">
                  <w:rPr>
                    <w:lang w:bidi="tr-TR"/>
                  </w:rPr>
                  <w:t>EĞİTİM</w:t>
                </w:r>
              </w:p>
            </w:sdtContent>
          </w:sdt>
          <w:p w14:paraId="0DCB43E4" w14:textId="77777777" w:rsidR="00861E60" w:rsidRDefault="00861E60" w:rsidP="00861E60">
            <w:pPr>
              <w:pStyle w:val="Balk4"/>
            </w:pPr>
            <w:r>
              <w:t>Sakarya Uygulamalı Bilimler Üniversitesi</w:t>
            </w:r>
          </w:p>
          <w:p w14:paraId="6242BE9C" w14:textId="70C1C633" w:rsidR="00036450" w:rsidRPr="00B359E4" w:rsidRDefault="00861E60" w:rsidP="00861E60">
            <w:pPr>
              <w:pStyle w:val="Balk4"/>
            </w:pPr>
            <w:r>
              <w:t>09/</w:t>
            </w:r>
            <w:proofErr w:type="gramStart"/>
            <w:r>
              <w:t>2020 -</w:t>
            </w:r>
            <w:proofErr w:type="gramEnd"/>
            <w:r>
              <w:t xml:space="preserve"> (devam ediyor)</w:t>
            </w:r>
          </w:p>
          <w:p w14:paraId="35974A7A" w14:textId="1BC9FC7D" w:rsidR="004D3011" w:rsidRDefault="00861E60" w:rsidP="00036450">
            <w:r>
              <w:rPr>
                <w:lang w:bidi="tr-TR"/>
              </w:rPr>
              <w:t>Acil Sağlık Hizmetleri (</w:t>
            </w:r>
            <w:proofErr w:type="spellStart"/>
            <w:r>
              <w:rPr>
                <w:lang w:bidi="tr-TR"/>
              </w:rPr>
              <w:t>Paramedik</w:t>
            </w:r>
            <w:proofErr w:type="spellEnd"/>
            <w:r>
              <w:rPr>
                <w:lang w:bidi="tr-TR"/>
              </w:rPr>
              <w:t>)</w:t>
            </w:r>
          </w:p>
          <w:p w14:paraId="08110211" w14:textId="77777777" w:rsidR="00036450" w:rsidRDefault="00036450" w:rsidP="00036450"/>
          <w:p w14:paraId="0F88EE31" w14:textId="6A6F1564" w:rsidR="00036450" w:rsidRPr="00B359E4" w:rsidRDefault="00861E60" w:rsidP="00B359E4">
            <w:pPr>
              <w:pStyle w:val="Balk4"/>
            </w:pPr>
            <w:r>
              <w:t>Eskişehir Mustafa Kemal Atatürk Mesleki ve Teknik Anadolu Lisesi</w:t>
            </w:r>
          </w:p>
          <w:p w14:paraId="13268121" w14:textId="79F43A3C" w:rsidR="00036450" w:rsidRPr="00B359E4" w:rsidRDefault="00861E60" w:rsidP="00B359E4">
            <w:pPr>
              <w:pStyle w:val="Tarih"/>
            </w:pPr>
            <w:r>
              <w:t>09/</w:t>
            </w:r>
            <w:proofErr w:type="gramStart"/>
            <w:r>
              <w:t>2015 -</w:t>
            </w:r>
            <w:proofErr w:type="gramEnd"/>
            <w:r>
              <w:t xml:space="preserve"> 06/2019</w:t>
            </w:r>
          </w:p>
          <w:p w14:paraId="473492B9" w14:textId="1E0F1A0D" w:rsidR="00036450" w:rsidRDefault="00861E60" w:rsidP="00036450">
            <w:r>
              <w:t>Sağlık Bakım Teknisyeni</w:t>
            </w:r>
          </w:p>
          <w:sdt>
            <w:sdtPr>
              <w:id w:val="1001553383"/>
              <w:placeholder>
                <w:docPart w:val="42D2C0AC8F844F47832D33066133A2D3"/>
              </w:placeholder>
              <w:temporary/>
              <w:showingPlcHdr/>
              <w15:appearance w15:val="hidden"/>
            </w:sdtPr>
            <w:sdtEndPr/>
            <w:sdtContent>
              <w:p w14:paraId="46EDA4D7" w14:textId="77777777" w:rsidR="00036450" w:rsidRDefault="00036450" w:rsidP="00036450">
                <w:pPr>
                  <w:pStyle w:val="Balk2"/>
                </w:pPr>
                <w:r w:rsidRPr="00036450">
                  <w:rPr>
                    <w:lang w:bidi="tr-TR"/>
                  </w:rPr>
                  <w:t>İŞ TECRÜBESİ</w:t>
                </w:r>
              </w:p>
            </w:sdtContent>
          </w:sdt>
          <w:p w14:paraId="25D99995" w14:textId="4BE6C32B" w:rsidR="00036450" w:rsidRDefault="00861E60" w:rsidP="00B359E4">
            <w:pPr>
              <w:pStyle w:val="Balk4"/>
              <w:rPr>
                <w:bCs/>
              </w:rPr>
            </w:pPr>
            <w:r>
              <w:t xml:space="preserve">Eskişehir Osmangazi Üniversitesi Sağlık Uygulama ve Araştırma Hastanesi </w:t>
            </w:r>
            <w:proofErr w:type="gramStart"/>
            <w:r>
              <w:t>–</w:t>
            </w:r>
            <w:r w:rsidR="00036450" w:rsidRPr="00036450">
              <w:rPr>
                <w:lang w:bidi="tr-TR"/>
              </w:rPr>
              <w:t xml:space="preserve">  </w:t>
            </w:r>
            <w:r>
              <w:t>Sağlık</w:t>
            </w:r>
            <w:proofErr w:type="gramEnd"/>
            <w:r>
              <w:t xml:space="preserve"> Bakım Teknisyeni</w:t>
            </w:r>
          </w:p>
          <w:p w14:paraId="27E5BBED" w14:textId="62C81FC1" w:rsidR="00036450" w:rsidRPr="00036450" w:rsidRDefault="00861E60" w:rsidP="00B359E4">
            <w:pPr>
              <w:pStyle w:val="Tarih"/>
            </w:pPr>
            <w:r>
              <w:t>09/</w:t>
            </w:r>
            <w:proofErr w:type="gramStart"/>
            <w:r>
              <w:t>2018 -</w:t>
            </w:r>
            <w:proofErr w:type="gramEnd"/>
            <w:r>
              <w:t xml:space="preserve"> 06/2019</w:t>
            </w:r>
          </w:p>
          <w:p w14:paraId="336741EC" w14:textId="093F8BA8" w:rsidR="00036450" w:rsidRDefault="00861E60" w:rsidP="00036450">
            <w:r>
              <w:t>Stajyer öğrenci olarak çalıştım. EKG servisi, sterilizasyon ünitesi ve ameliyathanede görev yaptım.</w:t>
            </w:r>
            <w:r w:rsidR="00036450" w:rsidRPr="00036450">
              <w:rPr>
                <w:lang w:bidi="tr-TR"/>
              </w:rPr>
              <w:t xml:space="preserve"> </w:t>
            </w:r>
          </w:p>
          <w:p w14:paraId="69E9B612" w14:textId="77777777" w:rsidR="004D3011" w:rsidRDefault="004D3011" w:rsidP="00036450"/>
          <w:sdt>
            <w:sdtPr>
              <w:id w:val="1669594239"/>
              <w:placeholder>
                <w:docPart w:val="AFE62B30BC9B40E4880243AB0E5D0E42"/>
              </w:placeholder>
              <w:temporary/>
              <w:showingPlcHdr/>
              <w15:appearance w15:val="hidden"/>
            </w:sdtPr>
            <w:sdtEndPr/>
            <w:sdtContent>
              <w:p w14:paraId="45FAB4F1" w14:textId="77777777" w:rsidR="00036450" w:rsidRDefault="00180329" w:rsidP="00036450">
                <w:pPr>
                  <w:pStyle w:val="Balk2"/>
                </w:pPr>
                <w:r w:rsidRPr="00036450">
                  <w:rPr>
                    <w:rStyle w:val="Balk2Char"/>
                    <w:b/>
                    <w:lang w:bidi="tr-TR"/>
                  </w:rPr>
                  <w:t>YETENEKLER</w:t>
                </w:r>
              </w:p>
            </w:sdtContent>
          </w:sdt>
          <w:p w14:paraId="0273B69D" w14:textId="77777777" w:rsidR="00036450" w:rsidRDefault="00727DC0" w:rsidP="004D3011">
            <w:pPr>
              <w:rPr>
                <w:noProof/>
                <w:color w:val="000000" w:themeColor="text1"/>
                <w:lang w:bidi="tr-TR"/>
              </w:rPr>
            </w:pPr>
            <w:r>
              <w:rPr>
                <w:noProof/>
                <w:color w:val="000000" w:themeColor="text1"/>
                <w:lang w:bidi="tr-TR"/>
              </w:rPr>
              <w:t>Takım çalışmasına yatkın</w:t>
            </w:r>
          </w:p>
          <w:p w14:paraId="40F76CE0" w14:textId="77777777" w:rsidR="00727DC0" w:rsidRDefault="00727DC0" w:rsidP="004D3011">
            <w:pPr>
              <w:rPr>
                <w:noProof/>
                <w:color w:val="000000" w:themeColor="text1"/>
                <w:lang w:bidi="tr-TR"/>
              </w:rPr>
            </w:pPr>
            <w:r>
              <w:rPr>
                <w:noProof/>
                <w:color w:val="000000" w:themeColor="text1"/>
                <w:lang w:bidi="tr-TR"/>
              </w:rPr>
              <w:t>Her yaş grubuyla etkili iletişm kurma</w:t>
            </w:r>
          </w:p>
          <w:p w14:paraId="3DFC6AAD" w14:textId="49F446ED" w:rsidR="00727DC0" w:rsidRPr="004D3011" w:rsidRDefault="00727DC0" w:rsidP="004D3011">
            <w:pPr>
              <w:rPr>
                <w:color w:val="FFFFFF" w:themeColor="background1"/>
              </w:rPr>
            </w:pPr>
            <w:r>
              <w:rPr>
                <w:noProof/>
                <w:color w:val="000000" w:themeColor="text1"/>
                <w:lang w:bidi="tr-TR"/>
              </w:rPr>
              <w:t>Hızlı kararlar alabilme</w:t>
            </w:r>
          </w:p>
        </w:tc>
      </w:tr>
    </w:tbl>
    <w:p w14:paraId="54298415" w14:textId="77777777" w:rsidR="00DF527D" w:rsidRDefault="00DF527D" w:rsidP="000C45FF">
      <w:pPr>
        <w:tabs>
          <w:tab w:val="left" w:pos="990"/>
        </w:tabs>
      </w:pPr>
    </w:p>
    <w:sectPr w:rsidR="00DF527D" w:rsidSect="00AE7882">
      <w:headerReference w:type="default" r:id="rId12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402B7" w14:textId="77777777" w:rsidR="001E66DD" w:rsidRDefault="001E66DD" w:rsidP="000C45FF">
      <w:r>
        <w:separator/>
      </w:r>
    </w:p>
  </w:endnote>
  <w:endnote w:type="continuationSeparator" w:id="0">
    <w:p w14:paraId="5257E57E" w14:textId="77777777" w:rsidR="001E66DD" w:rsidRDefault="001E66DD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10102FF" w:usb1="EAC7FFFF" w:usb2="0801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BD091" w14:textId="77777777" w:rsidR="001E66DD" w:rsidRDefault="001E66DD" w:rsidP="000C45FF">
      <w:r>
        <w:separator/>
      </w:r>
    </w:p>
  </w:footnote>
  <w:footnote w:type="continuationSeparator" w:id="0">
    <w:p w14:paraId="100AF61B" w14:textId="77777777" w:rsidR="001E66DD" w:rsidRDefault="001E66DD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DF58" w14:textId="77777777" w:rsidR="00DF527D" w:rsidRDefault="00DF527D">
    <w:pPr>
      <w:pStyle w:val="stBilgi"/>
    </w:pPr>
    <w:r>
      <w:rPr>
        <w:noProof/>
        <w:lang w:bidi="tr-TR"/>
      </w:rPr>
      <w:drawing>
        <wp:anchor distT="0" distB="0" distL="114300" distR="114300" simplePos="0" relativeHeight="251658240" behindDoc="1" locked="0" layoutInCell="1" allowOverlap="1" wp14:anchorId="4F5CED34" wp14:editId="3B04BFD4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Grafik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E60"/>
    <w:rsid w:val="00036450"/>
    <w:rsid w:val="00094499"/>
    <w:rsid w:val="000C45FF"/>
    <w:rsid w:val="000E3FD1"/>
    <w:rsid w:val="00112054"/>
    <w:rsid w:val="001525E1"/>
    <w:rsid w:val="001704B3"/>
    <w:rsid w:val="00180329"/>
    <w:rsid w:val="0019001F"/>
    <w:rsid w:val="001A74A5"/>
    <w:rsid w:val="001B2ABD"/>
    <w:rsid w:val="001B33B9"/>
    <w:rsid w:val="001E0391"/>
    <w:rsid w:val="001E1759"/>
    <w:rsid w:val="001E66DD"/>
    <w:rsid w:val="001F1ECC"/>
    <w:rsid w:val="002400EB"/>
    <w:rsid w:val="00256CF7"/>
    <w:rsid w:val="00281FD5"/>
    <w:rsid w:val="002E2E6C"/>
    <w:rsid w:val="0030481B"/>
    <w:rsid w:val="003156FC"/>
    <w:rsid w:val="003254B5"/>
    <w:rsid w:val="0037121F"/>
    <w:rsid w:val="003A6B7D"/>
    <w:rsid w:val="003B06CA"/>
    <w:rsid w:val="003D74B3"/>
    <w:rsid w:val="004071FC"/>
    <w:rsid w:val="00445947"/>
    <w:rsid w:val="004813B3"/>
    <w:rsid w:val="00496591"/>
    <w:rsid w:val="004C63E4"/>
    <w:rsid w:val="004D3011"/>
    <w:rsid w:val="005262AC"/>
    <w:rsid w:val="00554B8C"/>
    <w:rsid w:val="005E39D5"/>
    <w:rsid w:val="00600670"/>
    <w:rsid w:val="0062123A"/>
    <w:rsid w:val="00646E75"/>
    <w:rsid w:val="006771D0"/>
    <w:rsid w:val="006A7ED1"/>
    <w:rsid w:val="00715FCB"/>
    <w:rsid w:val="00727DC0"/>
    <w:rsid w:val="00743101"/>
    <w:rsid w:val="007775E1"/>
    <w:rsid w:val="007867A0"/>
    <w:rsid w:val="007927F5"/>
    <w:rsid w:val="00802CA0"/>
    <w:rsid w:val="00861E60"/>
    <w:rsid w:val="009260CD"/>
    <w:rsid w:val="00952C25"/>
    <w:rsid w:val="00A2118D"/>
    <w:rsid w:val="00AD76E2"/>
    <w:rsid w:val="00AE7882"/>
    <w:rsid w:val="00B20152"/>
    <w:rsid w:val="00B359E4"/>
    <w:rsid w:val="00B57D98"/>
    <w:rsid w:val="00B70850"/>
    <w:rsid w:val="00C066B6"/>
    <w:rsid w:val="00C37BA1"/>
    <w:rsid w:val="00C4674C"/>
    <w:rsid w:val="00C506CF"/>
    <w:rsid w:val="00C72BED"/>
    <w:rsid w:val="00C9578B"/>
    <w:rsid w:val="00CB0055"/>
    <w:rsid w:val="00D219EE"/>
    <w:rsid w:val="00D2522B"/>
    <w:rsid w:val="00D422DE"/>
    <w:rsid w:val="00D5459D"/>
    <w:rsid w:val="00D937C9"/>
    <w:rsid w:val="00DA1F4D"/>
    <w:rsid w:val="00DD172A"/>
    <w:rsid w:val="00DF527D"/>
    <w:rsid w:val="00E25A26"/>
    <w:rsid w:val="00E4381A"/>
    <w:rsid w:val="00E55D74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D928A2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/>
    <w:lsdException w:name="Smart Link" w:semiHidden="1" w:unhideWhenUsed="1"/>
  </w:latentStyles>
  <w:style w:type="paragraph" w:default="1" w:styleId="Normal">
    <w:name w:val="Normal"/>
    <w:qFormat/>
    <w:rsid w:val="00B359E4"/>
    <w:rPr>
      <w:sz w:val="18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B359E4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2ABD"/>
    <w:rPr>
      <w:caps/>
      <w:color w:val="000000" w:themeColor="text1"/>
      <w:sz w:val="96"/>
      <w:szCs w:val="76"/>
    </w:rPr>
  </w:style>
  <w:style w:type="character" w:styleId="Vurgu">
    <w:name w:val="Emphasis"/>
    <w:basedOn w:val="VarsaylanParagrafYazTipi"/>
    <w:uiPriority w:val="11"/>
    <w:semiHidden/>
    <w:qFormat/>
    <w:rsid w:val="00E25A26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arih">
    <w:name w:val="Date"/>
    <w:basedOn w:val="Normal"/>
    <w:next w:val="Normal"/>
    <w:link w:val="TarihChar"/>
    <w:uiPriority w:val="99"/>
    <w:rsid w:val="00036450"/>
  </w:style>
  <w:style w:type="character" w:customStyle="1" w:styleId="TarihChar">
    <w:name w:val="Tarih Char"/>
    <w:basedOn w:val="VarsaylanParagrafYazTipi"/>
    <w:link w:val="Tarih"/>
    <w:uiPriority w:val="99"/>
    <w:rsid w:val="00036450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281FD5"/>
    <w:rPr>
      <w:color w:val="B85A22" w:themeColor="accent2" w:themeShade="BF"/>
      <w:u w:val="single"/>
    </w:rPr>
  </w:style>
  <w:style w:type="character" w:styleId="zmlenmeyenBahsetme">
    <w:name w:val="Unresolved Mention"/>
    <w:basedOn w:val="VarsaylanParagrafYazTipi"/>
    <w:uiPriority w:val="99"/>
    <w:semiHidden/>
    <w:rsid w:val="004813B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45FF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45FF"/>
    <w:rPr>
      <w:sz w:val="22"/>
      <w:szCs w:val="22"/>
    </w:rPr>
  </w:style>
  <w:style w:type="table" w:styleId="TabloKlavuzu">
    <w:name w:val="Table Grid"/>
    <w:basedOn w:val="NormalTablo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B2ABD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Balk3Char">
    <w:name w:val="Başlık 3 Char"/>
    <w:basedOn w:val="VarsaylanParagrafYazTipi"/>
    <w:link w:val="Balk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character" w:customStyle="1" w:styleId="Balk4Char">
    <w:name w:val="Başlık 4 Char"/>
    <w:basedOn w:val="VarsaylanParagrafYazTipi"/>
    <w:link w:val="Balk4"/>
    <w:uiPriority w:val="9"/>
    <w:rsid w:val="00B359E4"/>
    <w:rPr>
      <w:b/>
      <w:sz w:val="18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9E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mlafatmaa@gmail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merci\AppData\Local\Microsoft\Office\16.0\DTS\tr-TR%7b25550C1D-26BB-4A08-B364-F117DFCF1622%7d\%7bDAA4FACC-5866-40A3-B955-FFFD0260AA74%7dtf00546271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08F8EEB13B040DE9403E50F6C589A9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B4C755A-0B84-4717-9A4E-93B99B135E3A}"/>
      </w:docPartPr>
      <w:docPartBody>
        <w:p w:rsidR="009F075D" w:rsidRDefault="00453203">
          <w:pPr>
            <w:pStyle w:val="D08F8EEB13B040DE9403E50F6C589A98"/>
          </w:pPr>
          <w:r w:rsidRPr="00D5459D">
            <w:rPr>
              <w:lang w:bidi="tr-TR"/>
            </w:rPr>
            <w:t>Profil</w:t>
          </w:r>
        </w:p>
      </w:docPartBody>
    </w:docPart>
    <w:docPart>
      <w:docPartPr>
        <w:name w:val="BEFF33CAF82E4940AFE681856F384B1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08B0D8D-BEF4-4FB3-8119-083597D6F446}"/>
      </w:docPartPr>
      <w:docPartBody>
        <w:p w:rsidR="00453203" w:rsidRDefault="00453203">
          <w:pPr>
            <w:pStyle w:val="BEFF33CAF82E4940AFE681856F384B14"/>
          </w:pPr>
          <w:r w:rsidRPr="00CB0055">
            <w:rPr>
              <w:lang w:bidi="tr-TR"/>
            </w:rPr>
            <w:t>İletişim</w:t>
          </w:r>
        </w:p>
      </w:docPartBody>
    </w:docPart>
    <w:docPart>
      <w:docPartPr>
        <w:name w:val="1CDA1A4031FE493E94880C8425AE640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DE3D798-81CE-48F6-B288-266C35F33487}"/>
      </w:docPartPr>
      <w:docPartBody>
        <w:p w:rsidR="00453203" w:rsidRDefault="00453203">
          <w:pPr>
            <w:pStyle w:val="1CDA1A4031FE493E94880C8425AE640B"/>
          </w:pPr>
          <w:r w:rsidRPr="004D3011">
            <w:rPr>
              <w:lang w:bidi="tr-TR"/>
            </w:rPr>
            <w:t>TELEFON:</w:t>
          </w:r>
        </w:p>
      </w:docPartBody>
    </w:docPart>
    <w:docPart>
      <w:docPartPr>
        <w:name w:val="E92B899B05F54F05A30C9ECF79EF253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5F08B6B-1962-4FD4-A5F5-DA9F74D260A6}"/>
      </w:docPartPr>
      <w:docPartBody>
        <w:p w:rsidR="00453203" w:rsidRDefault="00453203">
          <w:pPr>
            <w:pStyle w:val="E92B899B05F54F05A30C9ECF79EF2530"/>
          </w:pPr>
          <w:r w:rsidRPr="004D3011">
            <w:rPr>
              <w:lang w:bidi="tr-TR"/>
            </w:rPr>
            <w:t>E-POSTA:</w:t>
          </w:r>
        </w:p>
      </w:docPartBody>
    </w:docPart>
    <w:docPart>
      <w:docPartPr>
        <w:name w:val="0A6528B31FC549DEA3D0485934D038E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181AAB8-CFAF-460A-9862-50AFF0A099CC}"/>
      </w:docPartPr>
      <w:docPartBody>
        <w:p w:rsidR="00453203" w:rsidRDefault="00453203">
          <w:pPr>
            <w:pStyle w:val="0A6528B31FC549DEA3D0485934D038E7"/>
          </w:pPr>
          <w:r w:rsidRPr="00CB0055">
            <w:rPr>
              <w:lang w:bidi="tr-TR"/>
            </w:rPr>
            <w:t>Hobiler</w:t>
          </w:r>
        </w:p>
      </w:docPartBody>
    </w:docPart>
    <w:docPart>
      <w:docPartPr>
        <w:name w:val="B1573BD614C148FDBF7B0CC97406D25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520C487-A36E-45AA-A2E3-06C79FB921F3}"/>
      </w:docPartPr>
      <w:docPartBody>
        <w:p w:rsidR="00453203" w:rsidRDefault="00453203">
          <w:pPr>
            <w:pStyle w:val="B1573BD614C148FDBF7B0CC97406D252"/>
          </w:pPr>
          <w:r w:rsidRPr="00036450">
            <w:rPr>
              <w:lang w:bidi="tr-TR"/>
            </w:rPr>
            <w:t>EĞİTİM</w:t>
          </w:r>
        </w:p>
      </w:docPartBody>
    </w:docPart>
    <w:docPart>
      <w:docPartPr>
        <w:name w:val="42D2C0AC8F844F47832D33066133A2D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3780005-60BC-4062-8686-0F70E8E2553E}"/>
      </w:docPartPr>
      <w:docPartBody>
        <w:p w:rsidR="00453203" w:rsidRDefault="00453203">
          <w:pPr>
            <w:pStyle w:val="42D2C0AC8F844F47832D33066133A2D3"/>
          </w:pPr>
          <w:r w:rsidRPr="00036450">
            <w:rPr>
              <w:lang w:bidi="tr-TR"/>
            </w:rPr>
            <w:t>İŞ TECRÜBESİ</w:t>
          </w:r>
        </w:p>
      </w:docPartBody>
    </w:docPart>
    <w:docPart>
      <w:docPartPr>
        <w:name w:val="AFE62B30BC9B40E4880243AB0E5D0E4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093E16F-91CE-4921-9476-8C118F2F4B69}"/>
      </w:docPartPr>
      <w:docPartBody>
        <w:p w:rsidR="00453203" w:rsidRDefault="00453203">
          <w:pPr>
            <w:pStyle w:val="AFE62B30BC9B40E4880243AB0E5D0E42"/>
          </w:pPr>
          <w:r w:rsidRPr="00036450">
            <w:rPr>
              <w:rStyle w:val="Balk2Char"/>
              <w:lang w:bidi="tr-TR"/>
            </w:rPr>
            <w:t>YETENEKLER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10102FF" w:usb1="EAC7FFFF" w:usb2="0801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03"/>
    <w:rsid w:val="000B10EE"/>
    <w:rsid w:val="00453203"/>
    <w:rsid w:val="009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pPr>
      <w:keepNext/>
      <w:keepLines/>
      <w:pBdr>
        <w:bottom w:val="single" w:sz="8" w:space="1" w:color="4472C4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08F8EEB13B040DE9403E50F6C589A98">
    <w:name w:val="D08F8EEB13B040DE9403E50F6C589A98"/>
  </w:style>
  <w:style w:type="paragraph" w:customStyle="1" w:styleId="BEFF33CAF82E4940AFE681856F384B14">
    <w:name w:val="BEFF33CAF82E4940AFE681856F384B14"/>
  </w:style>
  <w:style w:type="paragraph" w:customStyle="1" w:styleId="1CDA1A4031FE493E94880C8425AE640B">
    <w:name w:val="1CDA1A4031FE493E94880C8425AE640B"/>
  </w:style>
  <w:style w:type="paragraph" w:customStyle="1" w:styleId="E92B899B05F54F05A30C9ECF79EF2530">
    <w:name w:val="E92B899B05F54F05A30C9ECF79EF2530"/>
  </w:style>
  <w:style w:type="character" w:styleId="Kpr">
    <w:name w:val="Hyperlink"/>
    <w:basedOn w:val="VarsaylanParagrafYazTipi"/>
    <w:uiPriority w:val="99"/>
    <w:unhideWhenUsed/>
    <w:rPr>
      <w:color w:val="C45911" w:themeColor="accent2" w:themeShade="BF"/>
      <w:u w:val="single"/>
    </w:rPr>
  </w:style>
  <w:style w:type="paragraph" w:customStyle="1" w:styleId="0A6528B31FC549DEA3D0485934D038E7">
    <w:name w:val="0A6528B31FC549DEA3D0485934D038E7"/>
  </w:style>
  <w:style w:type="paragraph" w:customStyle="1" w:styleId="B1573BD614C148FDBF7B0CC97406D252">
    <w:name w:val="B1573BD614C148FDBF7B0CC97406D252"/>
  </w:style>
  <w:style w:type="paragraph" w:customStyle="1" w:styleId="42D2C0AC8F844F47832D33066133A2D3">
    <w:name w:val="42D2C0AC8F844F47832D33066133A2D3"/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AFE62B30BC9B40E4880243AB0E5D0E42">
    <w:name w:val="AFE62B30BC9B40E4880243AB0E5D0E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4BF6-CCB1-4B22-BD5A-DFA6C1D787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{DAA4FACC-5866-40A3-B955-FFFD0260AA74}tf00546271_win32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2020-12-20T16:00:00Z</dcterms:created>
  <dcterms:modified xsi:type="dcterms:W3CDTF">2020-12-20T16:00:00Z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