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9"/>
      </w:tblGrid>
      <w:tr w:rsidR="00952144" w14:paraId="31E3775D" w14:textId="77777777" w:rsidTr="00C46E5A">
        <w:trPr>
          <w:trHeight w:val="1714"/>
        </w:trPr>
        <w:tc>
          <w:tcPr>
            <w:tcW w:w="1379" w:type="dxa"/>
          </w:tcPr>
          <w:p w14:paraId="783C06F2" w14:textId="13E2937E" w:rsidR="00952144" w:rsidRPr="00554CB5" w:rsidRDefault="00952144" w:rsidP="00952144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lang w:val="tr-TR"/>
              </w:rPr>
              <w:t xml:space="preserve">    </w:t>
            </w:r>
            <w:r w:rsidR="008F187B">
              <w:rPr>
                <w:lang w:val="tr-TR"/>
              </w:rPr>
              <w:pict w14:anchorId="4E634E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1.5pt;height:123.75pt">
                  <v:imagedata r:id="rId7" o:title="WhatsApp Image 2021-08-28 at 13"/>
                </v:shape>
              </w:pict>
            </w:r>
          </w:p>
        </w:tc>
      </w:tr>
    </w:tbl>
    <w:p w14:paraId="7E66F197" w14:textId="77777777" w:rsidR="00952144" w:rsidRDefault="00952144" w:rsidP="00952144">
      <w:pPr>
        <w:pStyle w:val="Achievement"/>
        <w:spacing w:after="120"/>
        <w:rPr>
          <w:b/>
          <w:lang w:val="tr-TR"/>
        </w:rPr>
      </w:pPr>
      <w:r>
        <w:rPr>
          <w:b/>
          <w:lang w:val="tr-TR"/>
        </w:rPr>
        <w:t xml:space="preserve">Ad </w:t>
      </w:r>
      <w:proofErr w:type="spellStart"/>
      <w:r>
        <w:rPr>
          <w:b/>
          <w:lang w:val="tr-TR"/>
        </w:rPr>
        <w:t>Soyad</w:t>
      </w:r>
      <w:proofErr w:type="spellEnd"/>
      <w:r>
        <w:rPr>
          <w:b/>
          <w:lang w:val="tr-TR"/>
        </w:rPr>
        <w:t>:</w:t>
      </w:r>
      <w:r w:rsidR="00AD3255">
        <w:rPr>
          <w:b/>
          <w:lang w:val="tr-TR"/>
        </w:rPr>
        <w:t xml:space="preserve"> </w:t>
      </w:r>
      <w:r w:rsidR="00AD3255" w:rsidRPr="00AD3255">
        <w:rPr>
          <w:rFonts w:ascii="Times New Roman" w:hAnsi="Times New Roman"/>
          <w:bCs/>
          <w:sz w:val="24"/>
          <w:szCs w:val="24"/>
          <w:lang w:val="tr-TR"/>
        </w:rPr>
        <w:t>Esra DOĞAN</w:t>
      </w:r>
    </w:p>
    <w:p w14:paraId="4E4F20A5" w14:textId="77777777" w:rsidR="00952144" w:rsidRDefault="00952144" w:rsidP="00952144">
      <w:pPr>
        <w:pStyle w:val="Achievement"/>
        <w:spacing w:after="120"/>
        <w:rPr>
          <w:b/>
          <w:lang w:val="tr-TR"/>
        </w:rPr>
      </w:pPr>
      <w:r>
        <w:rPr>
          <w:b/>
          <w:lang w:val="tr-TR"/>
        </w:rPr>
        <w:t>Adres:</w:t>
      </w:r>
      <w:r w:rsidR="00AD3255">
        <w:rPr>
          <w:b/>
          <w:lang w:val="tr-TR"/>
        </w:rPr>
        <w:t xml:space="preserve"> -</w:t>
      </w:r>
    </w:p>
    <w:p w14:paraId="4CA43E45" w14:textId="77777777" w:rsidR="00952144" w:rsidRDefault="00952144" w:rsidP="00952144">
      <w:pPr>
        <w:pStyle w:val="Achievement"/>
        <w:spacing w:after="120"/>
        <w:rPr>
          <w:b/>
          <w:lang w:val="tr-TR"/>
        </w:rPr>
      </w:pPr>
      <w:r>
        <w:rPr>
          <w:b/>
          <w:lang w:val="tr-TR"/>
        </w:rPr>
        <w:t>Telefon:</w:t>
      </w:r>
      <w:r w:rsidR="00AD3255">
        <w:rPr>
          <w:b/>
          <w:lang w:val="tr-TR"/>
        </w:rPr>
        <w:t xml:space="preserve"> 05424150319</w:t>
      </w:r>
    </w:p>
    <w:p w14:paraId="53F5BF39" w14:textId="77777777" w:rsidR="00952144" w:rsidRPr="00AD3255" w:rsidRDefault="00952144" w:rsidP="00952144">
      <w:pPr>
        <w:pStyle w:val="Achievement"/>
        <w:spacing w:after="120"/>
        <w:rPr>
          <w:bCs/>
          <w:lang w:val="tr-TR"/>
        </w:rPr>
      </w:pPr>
      <w:r>
        <w:rPr>
          <w:b/>
          <w:lang w:val="tr-TR"/>
        </w:rPr>
        <w:t>Mail:</w:t>
      </w:r>
      <w:r w:rsidR="00AD3255">
        <w:rPr>
          <w:b/>
          <w:lang w:val="tr-TR"/>
        </w:rPr>
        <w:t xml:space="preserve"> </w:t>
      </w:r>
      <w:r w:rsidR="006D702A">
        <w:rPr>
          <w:bCs/>
          <w:lang w:val="tr-TR"/>
        </w:rPr>
        <w:t>ddoganesra</w:t>
      </w:r>
      <w:r w:rsidR="00AD3255" w:rsidRPr="00AD3255">
        <w:rPr>
          <w:bCs/>
          <w:lang w:val="tr-TR"/>
        </w:rPr>
        <w:t>@gmail.com</w:t>
      </w:r>
    </w:p>
    <w:p w14:paraId="15B5C59A" w14:textId="77777777"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p w14:paraId="796A5AE4" w14:textId="77777777" w:rsidR="006B15D5" w:rsidRPr="008529AC" w:rsidRDefault="006B15D5" w:rsidP="00952144">
      <w:pPr>
        <w:pStyle w:val="Achievement"/>
        <w:spacing w:after="12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AD3255">
        <w:rPr>
          <w:b/>
          <w:lang w:val="tr-TR"/>
        </w:rPr>
        <w:t xml:space="preserve"> </w:t>
      </w:r>
      <w:r w:rsidR="00AD3255" w:rsidRPr="00AD3255">
        <w:rPr>
          <w:bCs/>
          <w:lang w:val="tr-TR"/>
        </w:rPr>
        <w:t>TOKAT</w:t>
      </w:r>
    </w:p>
    <w:p w14:paraId="002DD4A5" w14:textId="77777777" w:rsidR="006B15D5" w:rsidRPr="008529AC" w:rsidRDefault="006B15D5" w:rsidP="00952144">
      <w:pPr>
        <w:pStyle w:val="Achievement"/>
        <w:spacing w:after="1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AD3255">
        <w:rPr>
          <w:b/>
          <w:lang w:val="tr-TR"/>
        </w:rPr>
        <w:t xml:space="preserve"> </w:t>
      </w:r>
      <w:r w:rsidR="00AD3255" w:rsidRPr="00AD3255">
        <w:rPr>
          <w:bCs/>
          <w:lang w:val="tr-TR"/>
        </w:rPr>
        <w:t>19.08.1995</w:t>
      </w:r>
    </w:p>
    <w:p w14:paraId="79435C22" w14:textId="77777777" w:rsidR="006967A2" w:rsidRPr="008529AC" w:rsidRDefault="006967A2" w:rsidP="00952144">
      <w:pPr>
        <w:pStyle w:val="Achievement"/>
        <w:spacing w:after="120"/>
        <w:rPr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AD3255">
        <w:rPr>
          <w:b/>
          <w:lang w:val="tr-TR"/>
        </w:rPr>
        <w:t xml:space="preserve"> </w:t>
      </w:r>
      <w:r w:rsidR="00AD3255" w:rsidRPr="00AD3255">
        <w:rPr>
          <w:bCs/>
          <w:lang w:val="tr-TR"/>
        </w:rPr>
        <w:t>Türkiye Cumhuriyeti</w:t>
      </w:r>
    </w:p>
    <w:p w14:paraId="28328C46" w14:textId="77777777" w:rsidR="00A24059" w:rsidRPr="00850140" w:rsidRDefault="00A24059" w:rsidP="00952144">
      <w:pPr>
        <w:pStyle w:val="Achievement"/>
        <w:spacing w:after="1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 xml:space="preserve">: </w:t>
      </w:r>
      <w:r w:rsidR="00A40898" w:rsidRPr="00195D29">
        <w:rPr>
          <w:b/>
          <w:color w:val="000000"/>
          <w:lang w:val="tr-TR"/>
        </w:rPr>
        <w:t xml:space="preserve"> </w:t>
      </w:r>
      <w:r w:rsidRPr="00195D29">
        <w:rPr>
          <w:b/>
          <w:color w:val="000000"/>
          <w:lang w:val="tr-TR"/>
        </w:rPr>
        <w:t xml:space="preserve"> </w:t>
      </w:r>
      <w:r w:rsidR="00AD3255">
        <w:rPr>
          <w:b/>
          <w:color w:val="000000"/>
          <w:lang w:val="tr-TR"/>
        </w:rPr>
        <w:t>-</w:t>
      </w:r>
    </w:p>
    <w:p w14:paraId="363C2E53" w14:textId="77777777"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14:paraId="3DC9F846" w14:textId="77777777" w:rsidR="00AD3255" w:rsidRPr="0068363A" w:rsidRDefault="00AD3255" w:rsidP="00AD3255">
      <w:pPr>
        <w:pStyle w:val="Objective"/>
        <w:ind w:left="720"/>
        <w:rPr>
          <w:b/>
          <w:bCs/>
          <w:lang w:val="tr-TR"/>
        </w:rPr>
      </w:pPr>
      <w:r w:rsidRPr="0068363A">
        <w:rPr>
          <w:b/>
          <w:bCs/>
          <w:lang w:val="tr-TR"/>
        </w:rPr>
        <w:t>Fi-</w:t>
      </w:r>
      <w:proofErr w:type="spellStart"/>
      <w:r w:rsidRPr="0068363A">
        <w:rPr>
          <w:b/>
          <w:bCs/>
          <w:lang w:val="tr-TR"/>
        </w:rPr>
        <w:t>Dent</w:t>
      </w:r>
      <w:proofErr w:type="spellEnd"/>
      <w:r w:rsidRPr="0068363A">
        <w:rPr>
          <w:b/>
          <w:bCs/>
          <w:lang w:val="tr-TR"/>
        </w:rPr>
        <w:t xml:space="preserve"> Klinik (05.2020</w:t>
      </w:r>
      <w:r w:rsidR="0068363A" w:rsidRPr="0068363A">
        <w:rPr>
          <w:b/>
          <w:bCs/>
          <w:lang w:val="tr-TR"/>
        </w:rPr>
        <w:t xml:space="preserve"> -</w:t>
      </w:r>
      <w:r w:rsidRPr="0068363A">
        <w:rPr>
          <w:b/>
          <w:bCs/>
          <w:lang w:val="tr-TR"/>
        </w:rPr>
        <w:t xml:space="preserve"> 07.2020) </w:t>
      </w:r>
      <w:r w:rsidR="0068363A" w:rsidRPr="0068363A">
        <w:rPr>
          <w:b/>
          <w:bCs/>
          <w:lang w:val="tr-TR"/>
        </w:rPr>
        <w:t>/ Asistan (</w:t>
      </w:r>
      <w:proofErr w:type="spellStart"/>
      <w:r w:rsidR="0068363A" w:rsidRPr="0068363A">
        <w:rPr>
          <w:b/>
          <w:bCs/>
          <w:lang w:val="tr-TR"/>
        </w:rPr>
        <w:t>part</w:t>
      </w:r>
      <w:proofErr w:type="spellEnd"/>
      <w:r w:rsidR="0068363A" w:rsidRPr="0068363A">
        <w:rPr>
          <w:b/>
          <w:bCs/>
          <w:lang w:val="tr-TR"/>
        </w:rPr>
        <w:t>-time)</w:t>
      </w:r>
    </w:p>
    <w:p w14:paraId="08467245" w14:textId="77777777" w:rsidR="0068363A" w:rsidRDefault="0068363A" w:rsidP="0068363A">
      <w:pPr>
        <w:pStyle w:val="GvdeMetni"/>
        <w:rPr>
          <w:lang w:val="tr-TR"/>
        </w:rPr>
      </w:pPr>
      <w:r>
        <w:rPr>
          <w:lang w:val="tr-TR"/>
        </w:rPr>
        <w:t>Gelen hastaları karşılamak,</w:t>
      </w:r>
    </w:p>
    <w:p w14:paraId="119A7692" w14:textId="77777777" w:rsidR="0068363A" w:rsidRDefault="0068363A" w:rsidP="0068363A">
      <w:pPr>
        <w:pStyle w:val="GvdeMetni"/>
        <w:rPr>
          <w:lang w:val="tr-TR"/>
        </w:rPr>
      </w:pPr>
      <w:r>
        <w:rPr>
          <w:lang w:val="tr-TR"/>
        </w:rPr>
        <w:t>Diş hekimini asiste etmek.</w:t>
      </w:r>
    </w:p>
    <w:p w14:paraId="6DC366AC" w14:textId="77777777" w:rsidR="0068363A" w:rsidRDefault="0068363A" w:rsidP="0068363A">
      <w:pPr>
        <w:pStyle w:val="GvdeMetni"/>
        <w:rPr>
          <w:lang w:val="tr-TR"/>
        </w:rPr>
      </w:pPr>
    </w:p>
    <w:p w14:paraId="7C46D80E" w14:textId="77777777" w:rsidR="0068363A" w:rsidRPr="0068363A" w:rsidRDefault="0068363A" w:rsidP="0068363A">
      <w:pPr>
        <w:pStyle w:val="GvdeMetni"/>
        <w:rPr>
          <w:b/>
          <w:bCs/>
          <w:lang w:val="tr-TR"/>
        </w:rPr>
      </w:pPr>
      <w:r>
        <w:rPr>
          <w:lang w:val="tr-TR"/>
        </w:rPr>
        <w:t xml:space="preserve">          </w:t>
      </w:r>
      <w:r w:rsidRPr="0068363A">
        <w:rPr>
          <w:b/>
          <w:bCs/>
          <w:lang w:val="tr-TR"/>
        </w:rPr>
        <w:t>Kahve Sokağı (04.2019 – 01.2020) / Garson (</w:t>
      </w:r>
      <w:proofErr w:type="spellStart"/>
      <w:r w:rsidRPr="0068363A">
        <w:rPr>
          <w:b/>
          <w:bCs/>
          <w:lang w:val="tr-TR"/>
        </w:rPr>
        <w:t>part</w:t>
      </w:r>
      <w:proofErr w:type="spellEnd"/>
      <w:r w:rsidRPr="0068363A">
        <w:rPr>
          <w:b/>
          <w:bCs/>
          <w:lang w:val="tr-TR"/>
        </w:rPr>
        <w:t>-time)</w:t>
      </w:r>
    </w:p>
    <w:p w14:paraId="44DB8FCA" w14:textId="77777777" w:rsidR="0068363A" w:rsidRDefault="0068363A" w:rsidP="0068363A">
      <w:pPr>
        <w:pStyle w:val="GvdeMetni"/>
        <w:rPr>
          <w:lang w:val="tr-TR"/>
        </w:rPr>
      </w:pPr>
      <w:r>
        <w:rPr>
          <w:lang w:val="tr-TR"/>
        </w:rPr>
        <w:t>Gelen müşteriyi karşılamak,</w:t>
      </w:r>
    </w:p>
    <w:p w14:paraId="36281838" w14:textId="77777777" w:rsidR="0068363A" w:rsidRDefault="0068363A" w:rsidP="0068363A">
      <w:pPr>
        <w:pStyle w:val="GvdeMetni"/>
        <w:rPr>
          <w:lang w:val="tr-TR"/>
        </w:rPr>
      </w:pPr>
      <w:r>
        <w:rPr>
          <w:lang w:val="tr-TR"/>
        </w:rPr>
        <w:t>Servis ve kasadan sorumlu olmak.</w:t>
      </w:r>
    </w:p>
    <w:p w14:paraId="3B35DC09" w14:textId="77777777" w:rsidR="0068363A" w:rsidRDefault="0068363A" w:rsidP="0068363A">
      <w:pPr>
        <w:pStyle w:val="GvdeMetni"/>
        <w:rPr>
          <w:lang w:val="tr-TR"/>
        </w:rPr>
      </w:pPr>
    </w:p>
    <w:p w14:paraId="1C4707E2" w14:textId="77777777" w:rsidR="0068363A" w:rsidRPr="0068363A" w:rsidRDefault="0068363A" w:rsidP="0068363A">
      <w:pPr>
        <w:pStyle w:val="GvdeMetni"/>
        <w:rPr>
          <w:b/>
          <w:bCs/>
          <w:lang w:val="tr-TR"/>
        </w:rPr>
      </w:pPr>
      <w:r>
        <w:rPr>
          <w:lang w:val="tr-TR"/>
        </w:rPr>
        <w:t xml:space="preserve">      </w:t>
      </w:r>
      <w:r w:rsidRPr="0068363A">
        <w:rPr>
          <w:b/>
          <w:bCs/>
          <w:lang w:val="tr-TR"/>
        </w:rPr>
        <w:t xml:space="preserve">Yemen Kahvesi (09.2017 – 01.2018) / </w:t>
      </w:r>
      <w:proofErr w:type="spellStart"/>
      <w:r w:rsidRPr="0068363A">
        <w:rPr>
          <w:b/>
          <w:bCs/>
          <w:lang w:val="tr-TR"/>
        </w:rPr>
        <w:t>Barista</w:t>
      </w:r>
      <w:proofErr w:type="spellEnd"/>
      <w:r w:rsidRPr="0068363A">
        <w:rPr>
          <w:b/>
          <w:bCs/>
          <w:lang w:val="tr-TR"/>
        </w:rPr>
        <w:t xml:space="preserve"> (</w:t>
      </w:r>
      <w:proofErr w:type="spellStart"/>
      <w:r w:rsidRPr="0068363A">
        <w:rPr>
          <w:b/>
          <w:bCs/>
          <w:lang w:val="tr-TR"/>
        </w:rPr>
        <w:t>part</w:t>
      </w:r>
      <w:proofErr w:type="spellEnd"/>
      <w:r w:rsidRPr="0068363A">
        <w:rPr>
          <w:b/>
          <w:bCs/>
          <w:lang w:val="tr-TR"/>
        </w:rPr>
        <w:t>-time)</w:t>
      </w:r>
    </w:p>
    <w:p w14:paraId="6C062EEF" w14:textId="77777777" w:rsidR="0068363A" w:rsidRDefault="0068363A" w:rsidP="0068363A">
      <w:pPr>
        <w:pStyle w:val="GvdeMetni"/>
        <w:rPr>
          <w:lang w:val="tr-TR"/>
        </w:rPr>
      </w:pPr>
      <w:r>
        <w:rPr>
          <w:lang w:val="tr-TR"/>
        </w:rPr>
        <w:t>Servis ve kasadan sorumlu olmak,</w:t>
      </w:r>
    </w:p>
    <w:p w14:paraId="44436BC1" w14:textId="77777777" w:rsidR="0068363A" w:rsidRPr="0068363A" w:rsidRDefault="0068363A" w:rsidP="0068363A">
      <w:pPr>
        <w:pStyle w:val="GvdeMetni"/>
        <w:rPr>
          <w:lang w:val="tr-TR"/>
        </w:rPr>
      </w:pPr>
      <w:r w:rsidRPr="0068363A">
        <w:rPr>
          <w:lang w:val="tr-TR"/>
        </w:rPr>
        <w:t>Kafe ve kahve barı görünümünü korumak ve geliştirmek,</w:t>
      </w:r>
    </w:p>
    <w:p w14:paraId="6989985D" w14:textId="77777777" w:rsidR="0068363A" w:rsidRPr="0068363A" w:rsidRDefault="0068363A" w:rsidP="0068363A">
      <w:pPr>
        <w:shd w:val="clear" w:color="auto" w:fill="FFFFFF"/>
        <w:spacing w:before="100" w:beforeAutospacing="1" w:after="100" w:afterAutospacing="1"/>
        <w:jc w:val="left"/>
        <w:rPr>
          <w:lang w:val="tr-TR"/>
        </w:rPr>
      </w:pPr>
      <w:r w:rsidRPr="0068363A">
        <w:rPr>
          <w:lang w:val="tr-TR"/>
        </w:rPr>
        <w:t>Müşterileri, özel veya yeni ürünler hakkında bilgilendirmek, soruları yanıtlamak, sipariş ve ödemeleri kabul etmek,</w:t>
      </w:r>
    </w:p>
    <w:p w14:paraId="5EA70C0A" w14:textId="77777777" w:rsidR="0068363A" w:rsidRPr="0068363A" w:rsidRDefault="0068363A" w:rsidP="0068363A">
      <w:pPr>
        <w:shd w:val="clear" w:color="auto" w:fill="FFFFFF"/>
        <w:spacing w:before="100" w:beforeAutospacing="1" w:after="100" w:afterAutospacing="1"/>
        <w:jc w:val="left"/>
        <w:rPr>
          <w:lang w:val="tr-TR"/>
        </w:rPr>
      </w:pPr>
      <w:r w:rsidRPr="0068363A">
        <w:rPr>
          <w:lang w:val="tr-TR"/>
        </w:rPr>
        <w:t>Sandviç ve unlu mamuller gibi yiyecekleri hazırlamak, kahve çekirdeklerini öğütmek ve karıştırmak,</w:t>
      </w:r>
    </w:p>
    <w:p w14:paraId="4985B6D2" w14:textId="77777777" w:rsidR="0068363A" w:rsidRPr="0068363A" w:rsidRDefault="0068363A" w:rsidP="0068363A">
      <w:pPr>
        <w:shd w:val="clear" w:color="auto" w:fill="FFFFFF"/>
        <w:spacing w:before="100" w:beforeAutospacing="1" w:after="100" w:afterAutospacing="1"/>
        <w:jc w:val="left"/>
        <w:rPr>
          <w:lang w:val="tr-TR"/>
        </w:rPr>
      </w:pPr>
      <w:r w:rsidRPr="0068363A">
        <w:rPr>
          <w:lang w:val="tr-TR"/>
        </w:rPr>
        <w:t>Kahve menüsünü sunarak ve içeriğini açıklayarak müşterilere hizmet vermek</w:t>
      </w:r>
      <w:r>
        <w:rPr>
          <w:lang w:val="tr-TR"/>
        </w:rPr>
        <w:t>.</w:t>
      </w:r>
    </w:p>
    <w:p w14:paraId="29C3724D" w14:textId="77777777" w:rsidR="0068363A" w:rsidRPr="0068363A" w:rsidRDefault="0068363A" w:rsidP="0068363A">
      <w:pPr>
        <w:pStyle w:val="GvdeMetni"/>
        <w:rPr>
          <w:lang w:val="tr-TR"/>
        </w:rPr>
      </w:pPr>
    </w:p>
    <w:p w14:paraId="4A04CFE9" w14:textId="77777777" w:rsidR="00AD3255" w:rsidRDefault="00AD3255" w:rsidP="0068363A">
      <w:pPr>
        <w:pStyle w:val="Objective"/>
        <w:tabs>
          <w:tab w:val="left" w:pos="1709"/>
        </w:tabs>
        <w:rPr>
          <w:lang w:val="tr-TR"/>
        </w:rPr>
      </w:pPr>
    </w:p>
    <w:p w14:paraId="35A8F29D" w14:textId="77777777" w:rsidR="00AD3255" w:rsidRPr="0068363A" w:rsidRDefault="0068363A" w:rsidP="0068363A">
      <w:pPr>
        <w:pStyle w:val="Objective"/>
        <w:rPr>
          <w:b/>
          <w:bCs/>
          <w:lang w:val="tr-TR"/>
        </w:rPr>
      </w:pPr>
      <w:r>
        <w:rPr>
          <w:b/>
          <w:bCs/>
          <w:lang w:val="tr-TR"/>
        </w:rPr>
        <w:t xml:space="preserve"> </w:t>
      </w:r>
      <w:r w:rsidR="007564D7">
        <w:rPr>
          <w:b/>
          <w:bCs/>
          <w:lang w:val="tr-TR"/>
        </w:rPr>
        <w:t xml:space="preserve">   </w:t>
      </w:r>
      <w:proofErr w:type="spellStart"/>
      <w:r w:rsidR="00AD3255" w:rsidRPr="0068363A">
        <w:rPr>
          <w:b/>
          <w:bCs/>
          <w:lang w:val="tr-TR"/>
        </w:rPr>
        <w:t>Colins</w:t>
      </w:r>
      <w:proofErr w:type="spellEnd"/>
      <w:r w:rsidR="00AD3255" w:rsidRPr="0068363A">
        <w:rPr>
          <w:b/>
          <w:bCs/>
          <w:lang w:val="tr-TR"/>
        </w:rPr>
        <w:t xml:space="preserve"> (01.2016 – 09.2016) / Satış Danışmanı (</w:t>
      </w:r>
      <w:proofErr w:type="spellStart"/>
      <w:r w:rsidR="00AD3255" w:rsidRPr="0068363A">
        <w:rPr>
          <w:b/>
          <w:bCs/>
          <w:lang w:val="tr-TR"/>
        </w:rPr>
        <w:t>part</w:t>
      </w:r>
      <w:proofErr w:type="spellEnd"/>
      <w:r w:rsidR="00AD3255" w:rsidRPr="0068363A">
        <w:rPr>
          <w:b/>
          <w:bCs/>
          <w:lang w:val="tr-TR"/>
        </w:rPr>
        <w:t>-time)</w:t>
      </w:r>
    </w:p>
    <w:p w14:paraId="2D704A20" w14:textId="77777777" w:rsidR="00AD3255" w:rsidRDefault="00AD3255" w:rsidP="00AD3255">
      <w:pPr>
        <w:pStyle w:val="GvdeMetni"/>
        <w:rPr>
          <w:lang w:val="tr-TR"/>
        </w:rPr>
      </w:pPr>
      <w:r>
        <w:rPr>
          <w:lang w:val="tr-TR"/>
        </w:rPr>
        <w:t xml:space="preserve">Depo ve reyon organizasyonunu sağlamak, </w:t>
      </w:r>
    </w:p>
    <w:p w14:paraId="47D88657" w14:textId="77777777" w:rsidR="00AD3255" w:rsidRDefault="00AD3255" w:rsidP="00AD3255">
      <w:pPr>
        <w:pStyle w:val="GvdeMetni"/>
        <w:rPr>
          <w:lang w:val="tr-TR"/>
        </w:rPr>
      </w:pPr>
      <w:r>
        <w:rPr>
          <w:lang w:val="tr-TR"/>
        </w:rPr>
        <w:t>Müşteri memnuniyetini sağlamak,</w:t>
      </w:r>
    </w:p>
    <w:p w14:paraId="58A693D7" w14:textId="77777777" w:rsidR="00AD3255" w:rsidRDefault="00AD3255" w:rsidP="00AD3255">
      <w:pPr>
        <w:pStyle w:val="GvdeMetni"/>
        <w:rPr>
          <w:lang w:val="tr-TR"/>
        </w:rPr>
      </w:pPr>
      <w:r>
        <w:rPr>
          <w:lang w:val="tr-TR"/>
        </w:rPr>
        <w:t>Ürün sunumu ve satışını gerçekleştirmek.</w:t>
      </w:r>
    </w:p>
    <w:p w14:paraId="09828FF3" w14:textId="77777777" w:rsidR="00AD3255" w:rsidRDefault="00AD3255" w:rsidP="00AD3255">
      <w:pPr>
        <w:pStyle w:val="GvdeMetni"/>
        <w:rPr>
          <w:lang w:val="tr-TR"/>
        </w:rPr>
      </w:pPr>
    </w:p>
    <w:p w14:paraId="70D925E1" w14:textId="77777777" w:rsidR="00AD3255" w:rsidRDefault="00AD3255" w:rsidP="00AD3255">
      <w:pPr>
        <w:pStyle w:val="GvdeMetni"/>
        <w:rPr>
          <w:lang w:val="tr-TR"/>
        </w:rPr>
      </w:pPr>
      <w:r>
        <w:rPr>
          <w:lang w:val="tr-TR"/>
        </w:rPr>
        <w:t xml:space="preserve"> </w:t>
      </w:r>
    </w:p>
    <w:p w14:paraId="558F2950" w14:textId="77777777" w:rsidR="00AD3255" w:rsidRPr="00AD3255" w:rsidRDefault="00AD3255" w:rsidP="00AD3255">
      <w:pPr>
        <w:pStyle w:val="GvdeMetni"/>
        <w:rPr>
          <w:lang w:val="tr-TR"/>
        </w:rPr>
      </w:pPr>
    </w:p>
    <w:p w14:paraId="7030D693" w14:textId="77777777" w:rsidR="001D26DB" w:rsidRPr="007564D7" w:rsidRDefault="001230A5" w:rsidP="007564D7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lastRenderedPageBreak/>
        <w:t>ÖĞRENİM dURUMU</w:t>
      </w:r>
    </w:p>
    <w:p w14:paraId="1CA4B08D" w14:textId="0D1503E0" w:rsidR="008477CB" w:rsidRDefault="007564D7" w:rsidP="00952144">
      <w:pPr>
        <w:pStyle w:val="CompanyName"/>
        <w:spacing w:before="0" w:after="120"/>
        <w:rPr>
          <w:bCs/>
          <w:lang w:val="tr-TR"/>
        </w:rPr>
      </w:pPr>
      <w:r w:rsidRPr="007564D7">
        <w:rPr>
          <w:b/>
          <w:lang w:val="tr-TR"/>
        </w:rPr>
        <w:t>Bülent Ecevit Üniversitesi</w:t>
      </w:r>
      <w:r>
        <w:rPr>
          <w:bCs/>
          <w:lang w:val="tr-TR"/>
        </w:rPr>
        <w:t xml:space="preserve"> / Fen-Edebiyat Fakültesi / Moleküler Biyoloji ve Genetik Bölümü (2016 – </w:t>
      </w:r>
      <w:r w:rsidR="003E0482">
        <w:rPr>
          <w:bCs/>
          <w:lang w:val="tr-TR"/>
        </w:rPr>
        <w:t>202</w:t>
      </w:r>
      <w:r w:rsidR="008400E5">
        <w:rPr>
          <w:bCs/>
          <w:lang w:val="tr-TR"/>
        </w:rPr>
        <w:t>1)</w:t>
      </w:r>
    </w:p>
    <w:p w14:paraId="7515E178" w14:textId="77777777" w:rsidR="00195D29" w:rsidRPr="007564D7" w:rsidRDefault="007564D7" w:rsidP="007564D7">
      <w:pPr>
        <w:pStyle w:val="JobTitle"/>
        <w:rPr>
          <w:b/>
          <w:bCs/>
          <w:lang w:val="tr-TR"/>
        </w:rPr>
      </w:pPr>
      <w:r w:rsidRPr="007564D7">
        <w:rPr>
          <w:b/>
          <w:bCs/>
          <w:i w:val="0"/>
          <w:iCs/>
          <w:lang w:val="tr-TR"/>
        </w:rPr>
        <w:t xml:space="preserve">Samsun </w:t>
      </w:r>
      <w:proofErr w:type="spellStart"/>
      <w:r w:rsidRPr="007564D7">
        <w:rPr>
          <w:b/>
          <w:bCs/>
          <w:i w:val="0"/>
          <w:iCs/>
          <w:lang w:val="tr-TR"/>
        </w:rPr>
        <w:t>Atakum</w:t>
      </w:r>
      <w:proofErr w:type="spellEnd"/>
      <w:r w:rsidRPr="007564D7">
        <w:rPr>
          <w:b/>
          <w:bCs/>
          <w:i w:val="0"/>
          <w:iCs/>
          <w:lang w:val="tr-TR"/>
        </w:rPr>
        <w:t xml:space="preserve"> Cumhuriyet Lisesi </w:t>
      </w:r>
    </w:p>
    <w:p w14:paraId="6377A709" w14:textId="77777777" w:rsidR="00195D29" w:rsidRPr="008529AC" w:rsidRDefault="00195D29" w:rsidP="00195D29">
      <w:pPr>
        <w:rPr>
          <w:lang w:val="tr-TR"/>
        </w:rPr>
      </w:pPr>
    </w:p>
    <w:p w14:paraId="004FFA96" w14:textId="77777777"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14:paraId="174CF8B4" w14:textId="77777777" w:rsidR="007564D7" w:rsidRDefault="007564D7" w:rsidP="00952144">
      <w:pPr>
        <w:pStyle w:val="GvdeMetni"/>
        <w:spacing w:after="120"/>
        <w:rPr>
          <w:lang w:val="tr-TR"/>
        </w:rPr>
      </w:pPr>
      <w:r>
        <w:rPr>
          <w:lang w:val="tr-TR"/>
        </w:rPr>
        <w:t>İngilizce – Okuma / Yazma / Dinleme - Başlangıç</w:t>
      </w:r>
    </w:p>
    <w:p w14:paraId="7EEDCB4F" w14:textId="77777777" w:rsidR="00195D29" w:rsidRPr="008529AC" w:rsidRDefault="00195D29" w:rsidP="00195D29">
      <w:pPr>
        <w:pStyle w:val="GvdeMetni"/>
        <w:spacing w:after="120"/>
        <w:rPr>
          <w:lang w:val="tr-TR"/>
        </w:rPr>
      </w:pPr>
    </w:p>
    <w:p w14:paraId="039D8D92" w14:textId="77777777"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14:paraId="4E4CC712" w14:textId="77777777" w:rsidR="00195D29" w:rsidRDefault="00195D29" w:rsidP="00952144">
      <w:pPr>
        <w:rPr>
          <w:lang w:val="tr-TR"/>
        </w:rPr>
      </w:pPr>
    </w:p>
    <w:p w14:paraId="727DDDBF" w14:textId="77777777" w:rsidR="007564D7" w:rsidRDefault="007564D7" w:rsidP="00952144">
      <w:pPr>
        <w:rPr>
          <w:lang w:val="tr-TR"/>
        </w:rPr>
      </w:pPr>
      <w:r>
        <w:rPr>
          <w:lang w:val="tr-TR"/>
        </w:rPr>
        <w:t xml:space="preserve">Microsoft Word / </w:t>
      </w:r>
      <w:proofErr w:type="spellStart"/>
      <w:r>
        <w:rPr>
          <w:lang w:val="tr-TR"/>
        </w:rPr>
        <w:t>Power</w:t>
      </w:r>
      <w:proofErr w:type="spellEnd"/>
      <w:r>
        <w:rPr>
          <w:lang w:val="tr-TR"/>
        </w:rPr>
        <w:t xml:space="preserve"> Point / Excel - Başlangıç</w:t>
      </w:r>
    </w:p>
    <w:p w14:paraId="61B0CAEA" w14:textId="77777777" w:rsidR="00195D29" w:rsidRDefault="00195D29" w:rsidP="00952144">
      <w:pPr>
        <w:rPr>
          <w:lang w:val="tr-TR"/>
        </w:rPr>
      </w:pPr>
    </w:p>
    <w:p w14:paraId="56656DD0" w14:textId="77777777" w:rsidR="00195D29" w:rsidRDefault="00195D29" w:rsidP="00952144">
      <w:pPr>
        <w:rPr>
          <w:lang w:val="tr-TR"/>
        </w:rPr>
      </w:pPr>
    </w:p>
    <w:p w14:paraId="0C32B99B" w14:textId="77777777" w:rsidR="00195D29" w:rsidRDefault="00195D29" w:rsidP="00952144">
      <w:pPr>
        <w:rPr>
          <w:lang w:val="tr-TR"/>
        </w:rPr>
      </w:pPr>
    </w:p>
    <w:p w14:paraId="11071826" w14:textId="77777777" w:rsidR="00195D29" w:rsidRDefault="00195D29" w:rsidP="00195D29">
      <w:pPr>
        <w:rPr>
          <w:lang w:val="tr-TR"/>
        </w:rPr>
      </w:pPr>
    </w:p>
    <w:p w14:paraId="58361D0E" w14:textId="77777777" w:rsidR="004E79BA" w:rsidRPr="008529AC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14:paraId="2F058538" w14:textId="77777777" w:rsidR="00DB09C5" w:rsidRDefault="00D624D2" w:rsidP="00952144">
      <w:pPr>
        <w:rPr>
          <w:lang w:val="tr-TR"/>
        </w:rPr>
      </w:pPr>
      <w:r>
        <w:rPr>
          <w:lang w:val="tr-TR"/>
        </w:rPr>
        <w:t>Doğru ve Etkili Konuşmanın Temelleri eğitimi</w:t>
      </w:r>
    </w:p>
    <w:p w14:paraId="01D474BD" w14:textId="77777777" w:rsidR="00D624D2" w:rsidRDefault="00D624D2" w:rsidP="00952144">
      <w:pPr>
        <w:rPr>
          <w:lang w:val="tr-TR"/>
        </w:rPr>
      </w:pPr>
      <w:r>
        <w:rPr>
          <w:lang w:val="tr-TR"/>
        </w:rPr>
        <w:t xml:space="preserve">   Yeterlilik kimliği: 100500519490</w:t>
      </w:r>
    </w:p>
    <w:p w14:paraId="4E8F1D66" w14:textId="77777777" w:rsidR="00D624D2" w:rsidRDefault="00D624D2" w:rsidP="00952144">
      <w:pPr>
        <w:rPr>
          <w:lang w:val="tr-TR"/>
        </w:rPr>
      </w:pPr>
    </w:p>
    <w:p w14:paraId="6367A85F" w14:textId="77777777" w:rsidR="00DB09C5" w:rsidRDefault="00D624D2" w:rsidP="00952144">
      <w:pPr>
        <w:rPr>
          <w:lang w:val="tr-TR"/>
        </w:rPr>
      </w:pPr>
      <w:r>
        <w:rPr>
          <w:lang w:val="tr-TR"/>
        </w:rPr>
        <w:t xml:space="preserve">Görgü Kuralları eğitimi – İstanbul İşletme </w:t>
      </w:r>
      <w:proofErr w:type="spellStart"/>
      <w:r>
        <w:rPr>
          <w:lang w:val="tr-TR"/>
        </w:rPr>
        <w:t>Enstütisi</w:t>
      </w:r>
      <w:proofErr w:type="spellEnd"/>
      <w:r>
        <w:rPr>
          <w:lang w:val="tr-TR"/>
        </w:rPr>
        <w:t xml:space="preserve"> </w:t>
      </w:r>
    </w:p>
    <w:p w14:paraId="1AB33EF2" w14:textId="77777777" w:rsidR="00D624D2" w:rsidRDefault="00D624D2" w:rsidP="00952144">
      <w:pPr>
        <w:rPr>
          <w:lang w:val="tr-TR"/>
        </w:rPr>
      </w:pPr>
      <w:r>
        <w:rPr>
          <w:lang w:val="tr-TR"/>
        </w:rPr>
        <w:t xml:space="preserve">   Yeterlilik kimliği: 160800359073</w:t>
      </w:r>
    </w:p>
    <w:p w14:paraId="69829C1C" w14:textId="77777777" w:rsidR="00D624D2" w:rsidRDefault="00D624D2" w:rsidP="00952144">
      <w:pPr>
        <w:rPr>
          <w:lang w:val="tr-TR"/>
        </w:rPr>
      </w:pPr>
    </w:p>
    <w:p w14:paraId="52ABC1FA" w14:textId="77777777" w:rsidR="00D624D2" w:rsidRDefault="00D624D2" w:rsidP="00952144">
      <w:pPr>
        <w:rPr>
          <w:lang w:val="tr-TR"/>
        </w:rPr>
      </w:pPr>
      <w:r>
        <w:rPr>
          <w:lang w:val="tr-TR"/>
        </w:rPr>
        <w:t xml:space="preserve">Hafıza Teknikleri – İstanbul İşletme </w:t>
      </w:r>
      <w:proofErr w:type="spellStart"/>
      <w:r>
        <w:rPr>
          <w:lang w:val="tr-TR"/>
        </w:rPr>
        <w:t>Enstütisi</w:t>
      </w:r>
      <w:proofErr w:type="spellEnd"/>
      <w:r>
        <w:rPr>
          <w:lang w:val="tr-TR"/>
        </w:rPr>
        <w:t xml:space="preserve"> </w:t>
      </w:r>
    </w:p>
    <w:p w14:paraId="223D6B90" w14:textId="77777777" w:rsidR="00D624D2" w:rsidRDefault="00D624D2" w:rsidP="00952144">
      <w:pPr>
        <w:rPr>
          <w:lang w:val="tr-TR"/>
        </w:rPr>
      </w:pPr>
      <w:r>
        <w:rPr>
          <w:lang w:val="tr-TR"/>
        </w:rPr>
        <w:t xml:space="preserve">   Yeterlilik kimliği: 2309910370026</w:t>
      </w:r>
    </w:p>
    <w:p w14:paraId="295441B0" w14:textId="77777777" w:rsidR="00D624D2" w:rsidRDefault="00D624D2" w:rsidP="00952144">
      <w:pPr>
        <w:rPr>
          <w:lang w:val="tr-TR"/>
        </w:rPr>
      </w:pPr>
    </w:p>
    <w:p w14:paraId="2068D6A1" w14:textId="77777777" w:rsidR="00DB09C5" w:rsidRDefault="00DB09C5" w:rsidP="00952144">
      <w:pPr>
        <w:rPr>
          <w:lang w:val="tr-TR"/>
        </w:rPr>
      </w:pPr>
      <w:r>
        <w:rPr>
          <w:lang w:val="tr-TR"/>
        </w:rPr>
        <w:t>Deney Hayvanları Kullanım sertifikası</w:t>
      </w:r>
      <w:r w:rsidR="00D624D2">
        <w:rPr>
          <w:lang w:val="tr-TR"/>
        </w:rPr>
        <w:t xml:space="preserve"> </w:t>
      </w:r>
      <w:r>
        <w:rPr>
          <w:lang w:val="tr-TR"/>
        </w:rPr>
        <w:t>-</w:t>
      </w:r>
      <w:r w:rsidR="00D624D2">
        <w:rPr>
          <w:lang w:val="tr-TR"/>
        </w:rPr>
        <w:t xml:space="preserve"> </w:t>
      </w:r>
      <w:r>
        <w:rPr>
          <w:lang w:val="tr-TR"/>
        </w:rPr>
        <w:t>Bülent Ecevit Üniversitesi ( 2019)</w:t>
      </w:r>
    </w:p>
    <w:p w14:paraId="70FEA239" w14:textId="77777777" w:rsidR="00D624D2" w:rsidRDefault="00D624D2" w:rsidP="00952144">
      <w:pPr>
        <w:rPr>
          <w:lang w:val="tr-TR"/>
        </w:rPr>
      </w:pPr>
    </w:p>
    <w:p w14:paraId="73A24656" w14:textId="77777777" w:rsidR="00DB09C5" w:rsidRDefault="00DB09C5" w:rsidP="00952144">
      <w:pPr>
        <w:rPr>
          <w:lang w:val="tr-TR"/>
        </w:rPr>
      </w:pPr>
      <w:r>
        <w:rPr>
          <w:lang w:val="tr-TR"/>
        </w:rPr>
        <w:t>Bağımlılık Konferansı</w:t>
      </w:r>
      <w:r w:rsidR="00D624D2">
        <w:rPr>
          <w:lang w:val="tr-TR"/>
        </w:rPr>
        <w:t xml:space="preserve"> </w:t>
      </w:r>
      <w:r>
        <w:rPr>
          <w:lang w:val="tr-TR"/>
        </w:rPr>
        <w:t>- Gençlik ve Spor Bakanlığı ( 2019)</w:t>
      </w:r>
    </w:p>
    <w:p w14:paraId="33714528" w14:textId="77777777" w:rsidR="00D624D2" w:rsidRDefault="00D624D2" w:rsidP="00952144">
      <w:pPr>
        <w:rPr>
          <w:lang w:val="tr-TR"/>
        </w:rPr>
      </w:pPr>
    </w:p>
    <w:p w14:paraId="1B76E95F" w14:textId="77777777" w:rsidR="00DB09C5" w:rsidRDefault="00DB09C5" w:rsidP="00952144">
      <w:pPr>
        <w:rPr>
          <w:lang w:val="tr-TR"/>
        </w:rPr>
      </w:pPr>
      <w:r>
        <w:rPr>
          <w:lang w:val="tr-TR"/>
        </w:rPr>
        <w:t>3. ODTÜ Sinirbilim Günleri (2017)</w:t>
      </w:r>
    </w:p>
    <w:p w14:paraId="3BE3B32F" w14:textId="77777777" w:rsidR="00DB09C5" w:rsidRDefault="00DB09C5" w:rsidP="00952144">
      <w:pPr>
        <w:rPr>
          <w:lang w:val="tr-TR"/>
        </w:rPr>
      </w:pPr>
    </w:p>
    <w:p w14:paraId="295DEB77" w14:textId="77777777" w:rsidR="00952144" w:rsidRPr="00195D29" w:rsidRDefault="00952144" w:rsidP="00952144">
      <w:pPr>
        <w:rPr>
          <w:lang w:val="tr-TR"/>
        </w:rPr>
      </w:pPr>
    </w:p>
    <w:p w14:paraId="131F0275" w14:textId="77777777" w:rsidR="00195D29" w:rsidRDefault="00195D29" w:rsidP="00195D29">
      <w:pPr>
        <w:rPr>
          <w:lang w:val="tr-TR"/>
        </w:rPr>
      </w:pPr>
    </w:p>
    <w:p w14:paraId="27AE0E42" w14:textId="77777777" w:rsidR="001230A5" w:rsidRDefault="002600BC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İLGİ ALANLARI</w:t>
      </w:r>
    </w:p>
    <w:p w14:paraId="5B65C5F4" w14:textId="77777777" w:rsidR="002600BC" w:rsidRDefault="002600BC" w:rsidP="002600BC">
      <w:pPr>
        <w:pStyle w:val="Objective"/>
        <w:rPr>
          <w:lang w:val="tr-TR"/>
        </w:rPr>
      </w:pPr>
      <w:r>
        <w:rPr>
          <w:lang w:val="tr-TR"/>
        </w:rPr>
        <w:t>Spor olarak voleybol ve yürüyüş ile ilgilenmeyi seviyorum.</w:t>
      </w:r>
    </w:p>
    <w:p w14:paraId="6A680285" w14:textId="059B32AF" w:rsidR="002600BC" w:rsidRDefault="002600BC" w:rsidP="002600BC">
      <w:pPr>
        <w:pStyle w:val="GvdeMetni"/>
        <w:rPr>
          <w:lang w:val="tr-TR"/>
        </w:rPr>
      </w:pPr>
      <w:r>
        <w:rPr>
          <w:lang w:val="tr-TR"/>
        </w:rPr>
        <w:t xml:space="preserve">Hayvan hakları, kadın hakları ve çevre </w:t>
      </w:r>
      <w:r w:rsidR="00C46E5A">
        <w:rPr>
          <w:lang w:val="tr-TR"/>
        </w:rPr>
        <w:t>i</w:t>
      </w:r>
      <w:r>
        <w:rPr>
          <w:lang w:val="tr-TR"/>
        </w:rPr>
        <w:t xml:space="preserve">çin </w:t>
      </w:r>
      <w:proofErr w:type="spellStart"/>
      <w:r>
        <w:rPr>
          <w:lang w:val="tr-TR"/>
        </w:rPr>
        <w:t>aktivistim</w:t>
      </w:r>
      <w:proofErr w:type="spellEnd"/>
      <w:r>
        <w:rPr>
          <w:lang w:val="tr-TR"/>
        </w:rPr>
        <w:t>.</w:t>
      </w:r>
    </w:p>
    <w:p w14:paraId="3335A333" w14:textId="77777777" w:rsidR="002600BC" w:rsidRPr="002600BC" w:rsidRDefault="002600BC" w:rsidP="002600BC">
      <w:pPr>
        <w:pStyle w:val="GvdeMetni"/>
        <w:rPr>
          <w:lang w:val="tr-TR"/>
        </w:rPr>
      </w:pPr>
    </w:p>
    <w:p w14:paraId="2BC2B12C" w14:textId="77777777" w:rsidR="00B37608" w:rsidRDefault="00B37608" w:rsidP="00952144">
      <w:pPr>
        <w:rPr>
          <w:lang w:val="tr-TR"/>
        </w:rPr>
      </w:pPr>
    </w:p>
    <w:p w14:paraId="6713B00F" w14:textId="77777777" w:rsidR="002600BC" w:rsidRDefault="002600BC" w:rsidP="00952144">
      <w:pPr>
        <w:rPr>
          <w:lang w:val="tr-TR"/>
        </w:rPr>
      </w:pPr>
    </w:p>
    <w:p w14:paraId="79562FCC" w14:textId="77777777" w:rsidR="002600BC" w:rsidRDefault="002600BC" w:rsidP="00952144">
      <w:pPr>
        <w:rPr>
          <w:lang w:val="tr-TR"/>
        </w:rPr>
      </w:pPr>
    </w:p>
    <w:p w14:paraId="7A74AB14" w14:textId="77777777" w:rsidR="00195D29" w:rsidRPr="00195D29" w:rsidRDefault="00195D29" w:rsidP="00952144">
      <w:pPr>
        <w:rPr>
          <w:lang w:val="tr-TR"/>
        </w:rPr>
      </w:pPr>
    </w:p>
    <w:sectPr w:rsidR="00195D29" w:rsidRPr="00195D29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58658" w14:textId="77777777" w:rsidR="008F187B" w:rsidRDefault="008F187B">
      <w:r>
        <w:separator/>
      </w:r>
    </w:p>
  </w:endnote>
  <w:endnote w:type="continuationSeparator" w:id="0">
    <w:p w14:paraId="69EAE00B" w14:textId="77777777" w:rsidR="008F187B" w:rsidRDefault="008F1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729D1" w14:textId="77777777" w:rsidR="00BC654D" w:rsidRDefault="00BC654D" w:rsidP="00462907">
    <w:pPr>
      <w:jc w:val="center"/>
      <w:rPr>
        <w:szCs w:val="22"/>
        <w:lang w:val="tr-TR"/>
      </w:rPr>
    </w:pPr>
  </w:p>
  <w:p w14:paraId="34BC22E6" w14:textId="77777777"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642D" w14:textId="77777777"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9F4F6" w14:textId="77777777" w:rsidR="008F187B" w:rsidRDefault="008F187B">
      <w:r>
        <w:separator/>
      </w:r>
    </w:p>
  </w:footnote>
  <w:footnote w:type="continuationSeparator" w:id="0">
    <w:p w14:paraId="52C4FF81" w14:textId="77777777" w:rsidR="008F187B" w:rsidRDefault="008F1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6BA45" w14:textId="77777777"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011EA2"/>
    <w:multiLevelType w:val="multilevel"/>
    <w:tmpl w:val="BEECF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F0F6B93"/>
    <w:multiLevelType w:val="hybridMultilevel"/>
    <w:tmpl w:val="5240F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2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3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  <w:num w:numId="13">
    <w:abstractNumId w:val="5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34A3"/>
    <w:rsid w:val="00016751"/>
    <w:rsid w:val="00033D03"/>
    <w:rsid w:val="000658D0"/>
    <w:rsid w:val="000A62AD"/>
    <w:rsid w:val="000E3442"/>
    <w:rsid w:val="001230A5"/>
    <w:rsid w:val="0013433A"/>
    <w:rsid w:val="00137FC0"/>
    <w:rsid w:val="00171750"/>
    <w:rsid w:val="00195D29"/>
    <w:rsid w:val="001D26DB"/>
    <w:rsid w:val="001E1ECC"/>
    <w:rsid w:val="002600BC"/>
    <w:rsid w:val="00316B5D"/>
    <w:rsid w:val="003A77AE"/>
    <w:rsid w:val="003E0482"/>
    <w:rsid w:val="00440093"/>
    <w:rsid w:val="00457BA5"/>
    <w:rsid w:val="00462907"/>
    <w:rsid w:val="004A62FD"/>
    <w:rsid w:val="004C0C70"/>
    <w:rsid w:val="004C461C"/>
    <w:rsid w:val="004E79BA"/>
    <w:rsid w:val="00554CB5"/>
    <w:rsid w:val="00602F2F"/>
    <w:rsid w:val="0068363A"/>
    <w:rsid w:val="006967A2"/>
    <w:rsid w:val="006B15D5"/>
    <w:rsid w:val="006B205C"/>
    <w:rsid w:val="006B2894"/>
    <w:rsid w:val="006D702A"/>
    <w:rsid w:val="0072108A"/>
    <w:rsid w:val="0075629A"/>
    <w:rsid w:val="007564D7"/>
    <w:rsid w:val="00830583"/>
    <w:rsid w:val="008400E5"/>
    <w:rsid w:val="008477CB"/>
    <w:rsid w:val="00850140"/>
    <w:rsid w:val="008529AC"/>
    <w:rsid w:val="0088431A"/>
    <w:rsid w:val="008A34A3"/>
    <w:rsid w:val="008F187B"/>
    <w:rsid w:val="00900BFB"/>
    <w:rsid w:val="00906AB5"/>
    <w:rsid w:val="00921499"/>
    <w:rsid w:val="00952144"/>
    <w:rsid w:val="00960923"/>
    <w:rsid w:val="00993537"/>
    <w:rsid w:val="009A5BEB"/>
    <w:rsid w:val="009D09F7"/>
    <w:rsid w:val="00A24059"/>
    <w:rsid w:val="00A40898"/>
    <w:rsid w:val="00A6764E"/>
    <w:rsid w:val="00AD3255"/>
    <w:rsid w:val="00B0487A"/>
    <w:rsid w:val="00B1237D"/>
    <w:rsid w:val="00B37608"/>
    <w:rsid w:val="00B55A5F"/>
    <w:rsid w:val="00BC654D"/>
    <w:rsid w:val="00BE1E2A"/>
    <w:rsid w:val="00C30987"/>
    <w:rsid w:val="00C46E5A"/>
    <w:rsid w:val="00C56600"/>
    <w:rsid w:val="00CD26F8"/>
    <w:rsid w:val="00D03E26"/>
    <w:rsid w:val="00D26A67"/>
    <w:rsid w:val="00D607FF"/>
    <w:rsid w:val="00D624D2"/>
    <w:rsid w:val="00D919CD"/>
    <w:rsid w:val="00DB09C5"/>
    <w:rsid w:val="00DB4CB9"/>
    <w:rsid w:val="00E15D8B"/>
    <w:rsid w:val="00E7126C"/>
    <w:rsid w:val="00F11844"/>
    <w:rsid w:val="00F36209"/>
    <w:rsid w:val="00F554AC"/>
    <w:rsid w:val="00FB161B"/>
    <w:rsid w:val="00FB3CBC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A7D3BF"/>
  <w15:chartTrackingRefBased/>
  <w15:docId w15:val="{DB16B98B-EF92-46CF-BE2A-94BB0AECA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0MEHMET\X\CV%20LER\ESRA%20ERYUMLU%20TU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 ERYUMLU TUR</Template>
  <TotalTime>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cv-hazirlama.com;CV;http://cv-hazirlama.com;www.cv-hazirlama.com</dc:creator>
  <cp:keywords>CV;cv hazirlama;cv-hazirlama.com;Europass, CV, Cedefop</cp:keywords>
  <cp:lastModifiedBy>Esra Doğan</cp:lastModifiedBy>
  <cp:revision>6</cp:revision>
  <cp:lastPrinted>2007-09-13T12:39:00Z</cp:lastPrinted>
  <dcterms:created xsi:type="dcterms:W3CDTF">2021-08-28T10:43:00Z</dcterms:created>
  <dcterms:modified xsi:type="dcterms:W3CDTF">2021-12-27T17:43:00Z</dcterms:modified>
</cp:coreProperties>
</file>