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E3FD" w14:textId="77777777" w:rsidR="00A97853" w:rsidRDefault="00A97853" w:rsidP="002378DC">
      <w:pPr>
        <w:pStyle w:val="Ad"/>
        <w:rPr>
          <w:sz w:val="32"/>
          <w:szCs w:val="32"/>
        </w:rPr>
      </w:pPr>
      <w:bookmarkStart w:id="0" w:name="_GoBack"/>
      <w:bookmarkEnd w:id="0"/>
    </w:p>
    <w:p w14:paraId="10457FE8" w14:textId="732B6530" w:rsidR="002378DC" w:rsidRPr="00AD3944" w:rsidRDefault="00B76535" w:rsidP="002378DC">
      <w:pPr>
        <w:pStyle w:val="Ad"/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0EBA1789" wp14:editId="57894743">
            <wp:simplePos x="0" y="0"/>
            <wp:positionH relativeFrom="column">
              <wp:posOffset>4572000</wp:posOffset>
            </wp:positionH>
            <wp:positionV relativeFrom="paragraph">
              <wp:posOffset>0</wp:posOffset>
            </wp:positionV>
            <wp:extent cx="991235" cy="1238885"/>
            <wp:effectExtent l="0" t="0" r="0" b="0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01CE">
        <w:rPr>
          <w:sz w:val="32"/>
          <w:szCs w:val="32"/>
        </w:rPr>
        <w:t>e</w:t>
      </w:r>
      <w:r w:rsidR="00D44A63" w:rsidRPr="00CD23B9">
        <w:rPr>
          <w:sz w:val="32"/>
          <w:szCs w:val="32"/>
        </w:rPr>
        <w:t>bru koca</w:t>
      </w:r>
    </w:p>
    <w:p w14:paraId="0D30BC34" w14:textId="5AECE812" w:rsidR="00284C57" w:rsidRPr="00CD23B9" w:rsidRDefault="00284C57" w:rsidP="002378DC">
      <w:pPr>
        <w:pStyle w:val="Ad"/>
        <w:rPr>
          <w:sz w:val="32"/>
          <w:szCs w:val="32"/>
        </w:rPr>
      </w:pPr>
    </w:p>
    <w:p w14:paraId="543569F0" w14:textId="77777777" w:rsidR="00EF4FA9" w:rsidRDefault="00D44A63">
      <w:pPr>
        <w:pStyle w:val="Balk1"/>
      </w:pPr>
      <w:r>
        <w:t>İletişim</w:t>
      </w:r>
    </w:p>
    <w:p w14:paraId="202DEFBC" w14:textId="3B6146E8" w:rsidR="00EF4FA9" w:rsidRDefault="00433EF4">
      <w:r>
        <w:t>Adres:</w:t>
      </w:r>
      <w:r w:rsidR="00FD187D">
        <w:t xml:space="preserve"> </w:t>
      </w:r>
      <w:r w:rsidR="0031092B">
        <w:t>Kozlu/Zonguldak</w:t>
      </w:r>
    </w:p>
    <w:p w14:paraId="47DD5F26" w14:textId="2056EB6B" w:rsidR="0031092B" w:rsidRDefault="001C1AA9">
      <w:r>
        <w:t>Telefon: 05458812218</w:t>
      </w:r>
    </w:p>
    <w:p w14:paraId="4192357F" w14:textId="6243D3FC" w:rsidR="001C1AA9" w:rsidRDefault="001C1AA9">
      <w:r>
        <w:t xml:space="preserve">E-mail: </w:t>
      </w:r>
      <w:hyperlink r:id="rId9" w:history="1">
        <w:r w:rsidR="00284C57" w:rsidRPr="00EA1999">
          <w:rPr>
            <w:rStyle w:val="Kpr"/>
          </w:rPr>
          <w:t>ebrukoca95@hotmail.com</w:t>
        </w:r>
      </w:hyperlink>
    </w:p>
    <w:p w14:paraId="1980A518" w14:textId="77777777" w:rsidR="00284C57" w:rsidRDefault="00284C57"/>
    <w:p w14:paraId="26C9E959" w14:textId="7161BBD4" w:rsidR="00EF4FA9" w:rsidRDefault="001603B3" w:rsidP="001603B3">
      <w:pPr>
        <w:pStyle w:val="Balk1"/>
      </w:pPr>
      <w:r>
        <w:t>Kişisel bilgiler</w:t>
      </w:r>
    </w:p>
    <w:p w14:paraId="4D6FB591" w14:textId="76CF2967" w:rsidR="001603B3" w:rsidRDefault="00DD735D" w:rsidP="001603B3">
      <w:r>
        <w:t>Doğum Tarihi: 23.06.1995</w:t>
      </w:r>
    </w:p>
    <w:p w14:paraId="047451B4" w14:textId="4FAD94C7" w:rsidR="00DD735D" w:rsidRDefault="00DD735D" w:rsidP="001603B3">
      <w:r>
        <w:t>Medeni Durum: Bekar</w:t>
      </w:r>
    </w:p>
    <w:p w14:paraId="51316A96" w14:textId="5F285E03" w:rsidR="00DD735D" w:rsidRDefault="00DD735D" w:rsidP="001603B3">
      <w:r>
        <w:t xml:space="preserve">Mezuniyet Tarihi: </w:t>
      </w:r>
      <w:r w:rsidR="00FC1CC7">
        <w:t>2018</w:t>
      </w:r>
    </w:p>
    <w:p w14:paraId="2AAB6F69" w14:textId="77777777" w:rsidR="00284C57" w:rsidRPr="001603B3" w:rsidRDefault="00284C57" w:rsidP="001603B3"/>
    <w:p w14:paraId="2B09B1F5" w14:textId="6446DCE3" w:rsidR="00EF4FA9" w:rsidRDefault="00FC1CC7">
      <w:pPr>
        <w:pStyle w:val="Balk1"/>
      </w:pPr>
      <w:r>
        <w:t>Eğitim bilgileri</w:t>
      </w:r>
    </w:p>
    <w:p w14:paraId="2DFCC771" w14:textId="280F5521" w:rsidR="00EF4FA9" w:rsidRDefault="007D6774">
      <w:r>
        <w:t xml:space="preserve">2013-2018: Pamukkale </w:t>
      </w:r>
      <w:r w:rsidR="000678F2">
        <w:t>Üniversitesi,</w:t>
      </w:r>
      <w:r w:rsidR="00C245FC">
        <w:t xml:space="preserve"> </w:t>
      </w:r>
      <w:r w:rsidR="00FE6CAA">
        <w:t>Lisans, F</w:t>
      </w:r>
      <w:r w:rsidR="000678F2">
        <w:t>izyoterapi ve Rehabilita</w:t>
      </w:r>
      <w:r w:rsidR="004B10D7">
        <w:t>syon Bölümü, 3.28/4</w:t>
      </w:r>
    </w:p>
    <w:p w14:paraId="746291B8" w14:textId="77777777" w:rsidR="00E92FE1" w:rsidRDefault="00E92FE1" w:rsidP="00344193">
      <w:r>
        <w:t>2009-2013: Zonguldak İMKB Anadolu Öğretmen Lisesi</w:t>
      </w:r>
    </w:p>
    <w:p w14:paraId="10F00EE2" w14:textId="77777777" w:rsidR="00284C57" w:rsidRDefault="00284C57"/>
    <w:p w14:paraId="557BFFCF" w14:textId="2CA37D43" w:rsidR="00EF4FA9" w:rsidRDefault="00941662">
      <w:pPr>
        <w:pStyle w:val="Balk1"/>
      </w:pPr>
      <w:r>
        <w:t>Staj ve iş tecrübeleri</w:t>
      </w:r>
    </w:p>
    <w:p w14:paraId="17093461" w14:textId="3D1C84F0" w:rsidR="003507CB" w:rsidRDefault="003507CB" w:rsidP="003507CB">
      <w:r>
        <w:t xml:space="preserve">2019-2020 (1 </w:t>
      </w:r>
      <w:proofErr w:type="spellStart"/>
      <w:r>
        <w:t>yıl</w:t>
      </w:r>
      <w:r w:rsidR="00D41D11">
        <w:t>+halen</w:t>
      </w:r>
      <w:proofErr w:type="spellEnd"/>
      <w:r>
        <w:t>)</w:t>
      </w:r>
      <w:r w:rsidR="00F63177">
        <w:t xml:space="preserve">:  -Düzce Atatürk Devlet Hastanesi </w:t>
      </w:r>
      <w:r w:rsidR="00F935EA">
        <w:t>(</w:t>
      </w:r>
      <w:r w:rsidR="00D41D11">
        <w:t xml:space="preserve">Hizmet Alımı </w:t>
      </w:r>
      <w:r w:rsidR="00F935EA">
        <w:t>Sıla Grup)</w:t>
      </w:r>
      <w:r w:rsidR="00A04C8A">
        <w:t>, Fizyoterapist</w:t>
      </w:r>
    </w:p>
    <w:p w14:paraId="053597B9" w14:textId="77777777" w:rsidR="000D22BD" w:rsidRPr="003507CB" w:rsidRDefault="000D22BD" w:rsidP="003507CB"/>
    <w:p w14:paraId="19DEDCED" w14:textId="5A1AB22A" w:rsidR="00A5290B" w:rsidRDefault="00382B70" w:rsidP="004C42C4">
      <w:pPr>
        <w:pStyle w:val="ListeMaddemi"/>
        <w:numPr>
          <w:ilvl w:val="1"/>
          <w:numId w:val="17"/>
        </w:numPr>
      </w:pPr>
      <w:r>
        <w:t xml:space="preserve"> </w:t>
      </w:r>
      <w:r w:rsidR="00A5290B">
        <w:t>(8 ay</w:t>
      </w:r>
      <w:r w:rsidR="00AC32CC">
        <w:t>)</w:t>
      </w:r>
      <w:r w:rsidR="00A5290B">
        <w:t xml:space="preserve">:   </w:t>
      </w:r>
      <w:r w:rsidR="00736CA7">
        <w:t xml:space="preserve"> -</w:t>
      </w:r>
      <w:r w:rsidR="00A5290B">
        <w:t>Pamukkale Üniversitesi Hastane</w:t>
      </w:r>
      <w:r w:rsidR="009164A4">
        <w:t>leri;</w:t>
      </w:r>
    </w:p>
    <w:p w14:paraId="15CE3123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Pediatrik Rehabilitasyon Ünitesi</w:t>
      </w:r>
    </w:p>
    <w:p w14:paraId="223FD8AB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Beyin Cerrahi Ünitesi</w:t>
      </w:r>
    </w:p>
    <w:p w14:paraId="0667E081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lastRenderedPageBreak/>
        <w:t xml:space="preserve">                                 Nörolojik Rehabilitasyon Ünitesi</w:t>
      </w:r>
    </w:p>
    <w:p w14:paraId="5A1C7A2C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</w:t>
      </w:r>
      <w:proofErr w:type="spellStart"/>
      <w:r>
        <w:t>Romatolojik</w:t>
      </w:r>
      <w:proofErr w:type="spellEnd"/>
      <w:r>
        <w:t xml:space="preserve"> Rehabilitasyon Ünitesi</w:t>
      </w:r>
    </w:p>
    <w:p w14:paraId="1187C480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</w:t>
      </w:r>
      <w:proofErr w:type="spellStart"/>
      <w:r>
        <w:t>Kardiyo-Pulmoner</w:t>
      </w:r>
      <w:proofErr w:type="spellEnd"/>
      <w:r>
        <w:t xml:space="preserve"> Rehabilitasyon Ünitesi</w:t>
      </w:r>
    </w:p>
    <w:p w14:paraId="208A262A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El Rehabilitasyonu Ünitesi</w:t>
      </w:r>
    </w:p>
    <w:p w14:paraId="6EE6CD8E" w14:textId="77777777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Ortopedik Rehabilitasyon Ünitesi</w:t>
      </w:r>
    </w:p>
    <w:p w14:paraId="2768B88C" w14:textId="38685E45" w:rsidR="00A5290B" w:rsidRDefault="00A5290B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         </w:t>
      </w:r>
      <w:proofErr w:type="spellStart"/>
      <w:r>
        <w:t>Spinal</w:t>
      </w:r>
      <w:proofErr w:type="spellEnd"/>
      <w:r>
        <w:t xml:space="preserve"> Ağrı Ünitesi  , Fizyoterapist-Stajyer</w:t>
      </w:r>
    </w:p>
    <w:p w14:paraId="49FD951E" w14:textId="66CC0847" w:rsidR="00286F0F" w:rsidRDefault="00665F95" w:rsidP="00C14E60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    </w:t>
      </w:r>
      <w:r w:rsidR="00286F0F">
        <w:t xml:space="preserve">    </w:t>
      </w:r>
      <w:r>
        <w:t xml:space="preserve">  </w:t>
      </w:r>
      <w:r w:rsidR="00286F0F">
        <w:t>-Denizli Huzurevi , Fizyoterapist-Stajyer</w:t>
      </w:r>
    </w:p>
    <w:p w14:paraId="3C6686C0" w14:textId="77777777" w:rsidR="005A58C3" w:rsidRDefault="005A58C3" w:rsidP="00C14E60">
      <w:pPr>
        <w:pStyle w:val="ListeMaddemi"/>
        <w:numPr>
          <w:ilvl w:val="0"/>
          <w:numId w:val="0"/>
        </w:numPr>
        <w:ind w:left="216" w:hanging="216"/>
      </w:pPr>
    </w:p>
    <w:p w14:paraId="78FC4091" w14:textId="77777777" w:rsidR="006F761C" w:rsidRDefault="009164A4" w:rsidP="00D72FA4">
      <w:pPr>
        <w:pStyle w:val="ListeMaddemi"/>
        <w:numPr>
          <w:ilvl w:val="0"/>
          <w:numId w:val="0"/>
        </w:numPr>
        <w:ind w:left="216" w:hanging="216"/>
      </w:pPr>
      <w:r>
        <w:t>2017</w:t>
      </w:r>
      <w:r w:rsidR="00733BED">
        <w:t xml:space="preserve"> </w:t>
      </w:r>
      <w:r>
        <w:t xml:space="preserve"> </w:t>
      </w:r>
      <w:r w:rsidR="00733BED">
        <w:t xml:space="preserve">(1 ay) </w:t>
      </w:r>
      <w:r>
        <w:t xml:space="preserve">:  </w:t>
      </w:r>
      <w:r w:rsidR="00EF69A6">
        <w:t xml:space="preserve"> </w:t>
      </w:r>
      <w:r>
        <w:t xml:space="preserve"> -Pamukkale Üniversitesi Hastane</w:t>
      </w:r>
      <w:r w:rsidR="00D72FA4">
        <w:t>leri,</w:t>
      </w:r>
      <w:r>
        <w:t xml:space="preserve"> Pediatrik Rehabilitasyon</w:t>
      </w:r>
      <w:r w:rsidR="00D72FA4">
        <w:t xml:space="preserve"> </w:t>
      </w:r>
      <w:r>
        <w:t>Ünitesi,</w:t>
      </w:r>
    </w:p>
    <w:p w14:paraId="09592326" w14:textId="736755A8" w:rsidR="009164A4" w:rsidRDefault="006F761C" w:rsidP="00D72FA4">
      <w:pPr>
        <w:pStyle w:val="ListeMaddemi"/>
        <w:numPr>
          <w:ilvl w:val="0"/>
          <w:numId w:val="0"/>
        </w:numPr>
        <w:ind w:left="216" w:hanging="216"/>
      </w:pPr>
      <w:r>
        <w:t xml:space="preserve">                    </w:t>
      </w:r>
      <w:r w:rsidR="009164A4">
        <w:t xml:space="preserve"> Fizyoterapist-Stajyer</w:t>
      </w:r>
    </w:p>
    <w:p w14:paraId="66E6E818" w14:textId="4362C725" w:rsidR="00E20F10" w:rsidRDefault="00E20F10" w:rsidP="00D72FA4">
      <w:pPr>
        <w:pStyle w:val="ListeMaddemi"/>
        <w:numPr>
          <w:ilvl w:val="0"/>
          <w:numId w:val="0"/>
        </w:numPr>
        <w:ind w:left="216" w:hanging="216"/>
      </w:pPr>
    </w:p>
    <w:p w14:paraId="37EB7C70" w14:textId="7021CEDB" w:rsidR="00E20F10" w:rsidRDefault="00E20F10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2016  (1 ay) :    - Bülent Ecevit Üniversitesi Sağlık Eğitim ve Araştırma Hastanesi, Fiziksel Tıp ve </w:t>
      </w:r>
    </w:p>
    <w:p w14:paraId="601197BF" w14:textId="439CAAAB" w:rsidR="00E20F10" w:rsidRDefault="00E20F10" w:rsidP="00344193">
      <w:pPr>
        <w:pStyle w:val="ListeMaddemi"/>
        <w:numPr>
          <w:ilvl w:val="0"/>
          <w:numId w:val="0"/>
        </w:numPr>
        <w:ind w:left="216" w:hanging="216"/>
      </w:pPr>
      <w:r>
        <w:t xml:space="preserve">            </w:t>
      </w:r>
      <w:r w:rsidR="00455894">
        <w:t xml:space="preserve">        </w:t>
      </w:r>
      <w:r>
        <w:t xml:space="preserve"> Rehabilitasyon Ünitesi, Fizyoterapist-Stajyer</w:t>
      </w:r>
    </w:p>
    <w:p w14:paraId="4A9031B0" w14:textId="77777777" w:rsidR="000C4C0D" w:rsidRDefault="000C4C0D" w:rsidP="00C14E60">
      <w:pPr>
        <w:pStyle w:val="ListeMaddemi"/>
        <w:numPr>
          <w:ilvl w:val="0"/>
          <w:numId w:val="0"/>
        </w:numPr>
        <w:ind w:left="216" w:hanging="216"/>
      </w:pPr>
    </w:p>
    <w:p w14:paraId="52589601" w14:textId="57673B12" w:rsidR="00C14E60" w:rsidRDefault="00BE4479" w:rsidP="00C14E60">
      <w:pPr>
        <w:pStyle w:val="ListeMaddemi"/>
        <w:numPr>
          <w:ilvl w:val="0"/>
          <w:numId w:val="0"/>
        </w:numPr>
        <w:ind w:left="216" w:hanging="216"/>
      </w:pPr>
      <w:r>
        <w:t xml:space="preserve"> 2015 </w:t>
      </w:r>
      <w:r w:rsidR="00EF69A6">
        <w:t xml:space="preserve"> (1 </w:t>
      </w:r>
      <w:proofErr w:type="spellStart"/>
      <w:r w:rsidR="00EF69A6">
        <w:t>hf</w:t>
      </w:r>
      <w:proofErr w:type="spellEnd"/>
      <w:r w:rsidR="00EF69A6">
        <w:t>)</w:t>
      </w:r>
      <w:r>
        <w:t xml:space="preserve"> :    -</w:t>
      </w:r>
      <w:r w:rsidR="005369E9">
        <w:t xml:space="preserve"> </w:t>
      </w:r>
      <w:r w:rsidR="004219A4">
        <w:t xml:space="preserve">Bülent Ecevit Üniversitesi </w:t>
      </w:r>
      <w:r w:rsidR="00C14E60">
        <w:t>S</w:t>
      </w:r>
      <w:r w:rsidR="004219A4">
        <w:t xml:space="preserve">ağlık Eğitim ve Araştırma Hastanesi, Fiziksel Tıp ve </w:t>
      </w:r>
    </w:p>
    <w:p w14:paraId="7867875B" w14:textId="256E5C4F" w:rsidR="004219A4" w:rsidRDefault="00C14E60" w:rsidP="00C14E60">
      <w:pPr>
        <w:pStyle w:val="ListeMaddemi"/>
        <w:numPr>
          <w:ilvl w:val="0"/>
          <w:numId w:val="0"/>
        </w:numPr>
        <w:ind w:left="216" w:hanging="216"/>
      </w:pPr>
      <w:r>
        <w:t xml:space="preserve">             </w:t>
      </w:r>
      <w:r w:rsidR="00455894">
        <w:t xml:space="preserve">        </w:t>
      </w:r>
      <w:r w:rsidR="00CD4D19">
        <w:t>R</w:t>
      </w:r>
      <w:r w:rsidR="004219A4">
        <w:t>ehabilitasyon</w:t>
      </w:r>
      <w:r>
        <w:t xml:space="preserve"> </w:t>
      </w:r>
      <w:r w:rsidR="004219A4">
        <w:t xml:space="preserve">Ünitesi, </w:t>
      </w:r>
      <w:r w:rsidR="00DA0B28">
        <w:t xml:space="preserve">Gözlem Stajı, </w:t>
      </w:r>
      <w:r w:rsidR="004219A4">
        <w:t>Fizyoterapist-Stajyer</w:t>
      </w:r>
    </w:p>
    <w:p w14:paraId="77FD1F34" w14:textId="77777777" w:rsidR="00551B7B" w:rsidRDefault="00551B7B" w:rsidP="002C5C3E">
      <w:pPr>
        <w:pStyle w:val="KiiBilgileri"/>
      </w:pPr>
    </w:p>
    <w:p w14:paraId="44A30EC4" w14:textId="6F443ABC" w:rsidR="00551B7B" w:rsidRDefault="00551B7B" w:rsidP="002C5C3E">
      <w:pPr>
        <w:pStyle w:val="Balk1"/>
      </w:pPr>
      <w:r>
        <w:t>Kurslar</w:t>
      </w:r>
      <w:r w:rsidR="002D020A">
        <w:t>-belgeler</w:t>
      </w:r>
    </w:p>
    <w:p w14:paraId="278E2A32" w14:textId="6D00FD4E" w:rsidR="00666341" w:rsidRPr="00666341" w:rsidRDefault="00666341" w:rsidP="00666341">
      <w:r>
        <w:t xml:space="preserve">Uzay </w:t>
      </w:r>
      <w:r w:rsidR="00C95BEF">
        <w:t>Terapi Sistemi Başarı Sertifikası</w:t>
      </w:r>
      <w:r w:rsidR="00222C35">
        <w:t>, 2019, Düzce</w:t>
      </w:r>
    </w:p>
    <w:p w14:paraId="6BD613E4" w14:textId="6DF2C41C" w:rsidR="00551B7B" w:rsidRDefault="00EA26E4" w:rsidP="002C5C3E">
      <w:r>
        <w:t>Kuru İğneleme</w:t>
      </w:r>
      <w:r w:rsidR="00E15BE1">
        <w:t>, 2018 ,Denizli</w:t>
      </w:r>
    </w:p>
    <w:p w14:paraId="08DB56B4" w14:textId="678633ED" w:rsidR="002D020A" w:rsidRDefault="00EA26E4" w:rsidP="002C5C3E">
      <w:r>
        <w:t>Kupa Terapi</w:t>
      </w:r>
      <w:r w:rsidR="00A71137">
        <w:t>- Hacamat- Sülük Terapi</w:t>
      </w:r>
      <w:r w:rsidR="00EB3CF8">
        <w:t>, 20</w:t>
      </w:r>
      <w:r w:rsidR="00E15BE1">
        <w:t>18, Denizli</w:t>
      </w:r>
    </w:p>
    <w:p w14:paraId="6005058F" w14:textId="1240FF49" w:rsidR="006E4896" w:rsidRDefault="006E4896" w:rsidP="002C5C3E">
      <w:r>
        <w:t xml:space="preserve">Yabancı Dil Hazırlık Programı Başarı Belgesi, İngilizce B2, </w:t>
      </w:r>
      <w:r w:rsidR="0031798C">
        <w:t>Pamukkale Üniversitesi Yabancı Diller Yüksekokulu</w:t>
      </w:r>
      <w:r w:rsidR="007328D5">
        <w:t>, 2013-2014</w:t>
      </w:r>
    </w:p>
    <w:p w14:paraId="72FD206A" w14:textId="77777777" w:rsidR="00EC5362" w:rsidRDefault="00EC5362" w:rsidP="002C5C3E"/>
    <w:p w14:paraId="16A1F928" w14:textId="5EAFF91F" w:rsidR="00551B7B" w:rsidRDefault="00551B7B" w:rsidP="002C5C3E">
      <w:pPr>
        <w:pStyle w:val="ListeMaddemi"/>
        <w:numPr>
          <w:ilvl w:val="0"/>
          <w:numId w:val="0"/>
        </w:numPr>
        <w:ind w:left="216" w:hanging="216"/>
      </w:pPr>
    </w:p>
    <w:p w14:paraId="5EE029DA" w14:textId="77777777" w:rsidR="00551B7B" w:rsidRDefault="00551B7B" w:rsidP="002C5C3E">
      <w:pPr>
        <w:pStyle w:val="ListeMaddemi"/>
        <w:numPr>
          <w:ilvl w:val="0"/>
          <w:numId w:val="0"/>
        </w:numPr>
      </w:pPr>
    </w:p>
    <w:p w14:paraId="7E1F9957" w14:textId="61AE4DA0" w:rsidR="00593FDA" w:rsidRDefault="00593FDA" w:rsidP="00310272">
      <w:pPr>
        <w:pStyle w:val="ListeMaddemi"/>
        <w:numPr>
          <w:ilvl w:val="0"/>
          <w:numId w:val="0"/>
        </w:numPr>
      </w:pPr>
    </w:p>
    <w:sectPr w:rsidR="00593FDA">
      <w:headerReference w:type="default" r:id="rId10"/>
      <w:footerReference w:type="default" r:id="rId11"/>
      <w:headerReference w:type="first" r:id="rId12"/>
      <w:pgSz w:w="11907" w:h="16839" w:code="9"/>
      <w:pgMar w:top="1296" w:right="1368" w:bottom="1440" w:left="1368" w:header="720" w:footer="10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1BF8A" w14:textId="77777777" w:rsidR="00446576" w:rsidRDefault="00446576">
      <w:r>
        <w:separator/>
      </w:r>
    </w:p>
  </w:endnote>
  <w:endnote w:type="continuationSeparator" w:id="0">
    <w:p w14:paraId="6E7E34D9" w14:textId="77777777" w:rsidR="00446576" w:rsidRDefault="0044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AB269" w14:textId="77777777" w:rsidR="00EF4FA9" w:rsidRDefault="00884666">
    <w:pPr>
      <w:pStyle w:val="AltBilgi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FCBB3" w14:textId="77777777" w:rsidR="00446576" w:rsidRDefault="00446576">
      <w:r>
        <w:separator/>
      </w:r>
    </w:p>
  </w:footnote>
  <w:footnote w:type="continuationSeparator" w:id="0">
    <w:p w14:paraId="11CE0D10" w14:textId="77777777" w:rsidR="00446576" w:rsidRDefault="00446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5D781" w14:textId="77777777" w:rsidR="00EF4FA9" w:rsidRDefault="00884666">
    <w:r>
      <w:rPr>
        <w:noProof/>
        <w:lang w:val="lt-LT" w:eastAsia="zh-CN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C3D42F4" wp14:editId="053E8288">
              <wp:simplePos x="876300" y="45720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3960" cy="7205980"/>
              <wp:effectExtent l="0" t="0" r="0" b="6985"/>
              <wp:wrapNone/>
              <wp:docPr id="1" name="Fram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13960" cy="7205980"/>
                      </a:xfrm>
                      <a:prstGeom prst="frame">
                        <a:avLst>
                          <a:gd name="adj1" fmla="val 2604"/>
                        </a:avLst>
                      </a:prstGeom>
                      <a:solidFill>
                        <a:srgbClr val="E3AB47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shape w14:anchorId="75952416" id="Frame 1" o:spid="_x0000_s1026" style="position:absolute;margin-left:0;margin-top:0;width:394.8pt;height:567.4pt;z-index:-251651072;visibility:visible;mso-wrap-style:square;mso-width-percent:941;mso-height-percent:954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954;mso-width-relative:page;mso-height-relative:page;v-text-anchor:middle" coordsize="5013960,72059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" path="m,l5013960,r,7205980l,7205980,,xm130564,130564r,6944852l4883396,7075416r,-6944852l130564,130564xe" fillcolor="#e3ab47" stroked="f" strokeweight="1pt">
              <v:stroke joinstyle="miter"/>
              <v:path arrowok="t" o:connecttype="custom" o:connectlocs="0,0;5013960,0;5013960,7205980;0,7205980;0,0;130564,130564;130564,7075416;4883396,7075416;4883396,130564;130564,130564" o:connectangles="0,0,0,0,0,0,0,0,0,0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273F7" w14:textId="77777777" w:rsidR="00EF4FA9" w:rsidRDefault="00884666">
    <w:r>
      <w:rPr>
        <w:noProof/>
        <w:lang w:val="lt-LT" w:eastAsia="zh-CN"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A22407F" wp14:editId="1F111E9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2690" cy="7207250"/>
              <wp:effectExtent l="0" t="0" r="0" b="0"/>
              <wp:wrapNone/>
              <wp:docPr id="4" name="Grup 4" title="Sekmeli sayfa çerçevesi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12690" cy="7207250"/>
                        <a:chOff x="133350" y="0"/>
                        <a:chExt cx="7315200" cy="9601200"/>
                      </a:xfrm>
                    </wpg:grpSpPr>
                    <wps:wsp>
                      <wps:cNvPr id="5" name="Çerçeve 5"/>
                      <wps:cNvSpPr/>
                      <wps:spPr>
                        <a:xfrm>
                          <a:off x="133350" y="0"/>
                          <a:ext cx="7315200" cy="9601200"/>
                        </a:xfrm>
                        <a:prstGeom prst="frame">
                          <a:avLst>
                            <a:gd name="adj1" fmla="val 260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Serbest Form 8"/>
                      <wps:cNvSpPr>
                        <a:spLocks/>
                      </wps:cNvSpPr>
                      <wps:spPr bwMode="auto">
                        <a:xfrm>
                          <a:off x="228600" y="428625"/>
                          <a:ext cx="358140" cy="802005"/>
                        </a:xfrm>
                        <a:custGeom>
                          <a:avLst/>
                          <a:gdLst>
                            <a:gd name="T0" fmla="*/ 2 w 240"/>
                            <a:gd name="T1" fmla="*/ 0 h 528"/>
                            <a:gd name="T2" fmla="*/ 169 w 240"/>
                            <a:gd name="T3" fmla="*/ 0 h 528"/>
                            <a:gd name="T4" fmla="*/ 240 w 240"/>
                            <a:gd name="T5" fmla="*/ 246 h 528"/>
                            <a:gd name="T6" fmla="*/ 169 w 240"/>
                            <a:gd name="T7" fmla="*/ 480 h 528"/>
                            <a:gd name="T8" fmla="*/ 59 w 240"/>
                            <a:gd name="T9" fmla="*/ 480 h 528"/>
                            <a:gd name="T10" fmla="*/ 59 w 240"/>
                            <a:gd name="T11" fmla="*/ 528 h 528"/>
                            <a:gd name="T12" fmla="*/ 0 w 240"/>
                            <a:gd name="T13" fmla="*/ 480 h 528"/>
                            <a:gd name="T14" fmla="*/ 2 w 240"/>
                            <a:gd name="T15" fmla="*/ 480 h 528"/>
                            <a:gd name="T16" fmla="*/ 2 w 240"/>
                            <a:gd name="T17" fmla="*/ 0 h 5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40" h="528">
                              <a:moveTo>
                                <a:pt x="2" y="0"/>
                              </a:moveTo>
                              <a:lnTo>
                                <a:pt x="169" y="0"/>
                              </a:lnTo>
                              <a:lnTo>
                                <a:pt x="240" y="246"/>
                              </a:lnTo>
                              <a:lnTo>
                                <a:pt x="169" y="480"/>
                              </a:lnTo>
                              <a:lnTo>
                                <a:pt x="59" y="480"/>
                              </a:lnTo>
                              <a:lnTo>
                                <a:pt x="59" y="528"/>
                              </a:lnTo>
                              <a:lnTo>
                                <a:pt x="0" y="480"/>
                              </a:lnTo>
                              <a:lnTo>
                                <a:pt x="2" y="480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CFEB4F" w14:textId="77777777" w:rsidR="00EF4FA9" w:rsidRDefault="00EF4FA9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group w14:anchorId="4A22407F" id="Grup 4" o:spid="_x0000_s1026" alt="Başlık: Sekmeli sayfa çerçevesi" style="position:absolute;margin-left:0;margin-top:0;width:394.7pt;height:567.5pt;z-index:-251653120;mso-width-percent:941;mso-height-percent:954;mso-position-horizontal:center;mso-position-horizontal-relative:page;mso-position-vertical:center;mso-position-vertical-relative:page;mso-width-percent:941;mso-height-percent:954" coordorigin="1333" coordsize="73152,9601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">
              <v:shape id="Çerçeve 5" o:spid="_x0000_s1027" style="position:absolute;left:1333;width:73152;height:96012;visibility:visible;mso-wrap-style:square;v-text-anchor:middle" coordsize="7315200,96012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" path="m,l7315200,r,9601200l,9601200,,xm190488,190488r,9220224l7124712,9410712r,-9220224l190488,190488xe" fillcolor="#e3ab47 [3204]" stroked="f" strokeweight="1pt">
                <v:stroke joinstyle="miter"/>
                <v:path arrowok="t" o:connecttype="custom" o:connectlocs="0,0;7315200,0;7315200,9601200;0,9601200;0,0;190488,190488;190488,9410712;7124712,9410712;7124712,190488;190488,190488" o:connectangles="0,0,0,0,0,0,0,0,0,0"/>
              </v:shape>
              <v:shape id="Serbest Form 8" o:spid="_x0000_s1028" style="position:absolute;left:2286;top:4286;width:3581;height:8020;visibility:visible;mso-wrap-style:square;v-text-anchor:top" coordsize="240,528" o:spt="1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" adj="-11796480,,5400" path="m2,l169,r71,246l169,480r-110,l59,528,,480r2,l2,xe" fillcolor="black [3213]" stroked="f" strokeweight="0">
                <v:stroke joinstyle="round"/>
                <v:formulas/>
                <v:path arrowok="t" o:connecttype="custom" o:connectlocs="2985,0;252190,0;358140,373661;252190,729095;88043,729095;88043,802005;0,729095;2985,729095;2985,0" o:connectangles="0,0,0,0,0,0,0,0,0" textboxrect="0,0,240,528"/>
                <v:textbox>
                  <w:txbxContent>
                    <w:p w14:paraId="6ECFEB4F" w14:textId="77777777" w:rsidR="00EF4FA9" w:rsidRDefault="00EF4FA9">
                      <w:pPr>
                        <w:jc w:val="center"/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AC94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72B5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0217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818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A0C77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0F0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9AFB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0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EAB4EE"/>
    <w:lvl w:ilvl="0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1E24A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366419"/>
    <w:multiLevelType w:val="hybridMultilevel"/>
    <w:tmpl w:val="AC56CE1A"/>
    <w:lvl w:ilvl="0" w:tplc="B24CB1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9E66C0"/>
    <w:multiLevelType w:val="multilevel"/>
    <w:tmpl w:val="FFFFFFFF"/>
    <w:lvl w:ilvl="0">
      <w:start w:val="2017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2623B53"/>
    <w:multiLevelType w:val="multilevel"/>
    <w:tmpl w:val="FFFFFFFF"/>
    <w:lvl w:ilvl="0">
      <w:start w:val="2017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54416C3"/>
    <w:multiLevelType w:val="hybridMultilevel"/>
    <w:tmpl w:val="1884BEFA"/>
    <w:lvl w:ilvl="0" w:tplc="F1084306">
      <w:start w:val="1"/>
      <w:numFmt w:val="bullet"/>
      <w:pStyle w:val="ListeMaddemi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E3AB47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10DC5"/>
    <w:multiLevelType w:val="multilevel"/>
    <w:tmpl w:val="FFFFFFFF"/>
    <w:lvl w:ilvl="0">
      <w:start w:val="2017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F8011E"/>
    <w:multiLevelType w:val="hybridMultilevel"/>
    <w:tmpl w:val="315E4F36"/>
    <w:lvl w:ilvl="0" w:tplc="FFFFFFFF">
      <w:start w:val="2017"/>
      <w:numFmt w:val="bullet"/>
      <w:lvlText w:val="-"/>
      <w:lvlJc w:val="left"/>
      <w:pPr>
        <w:ind w:left="1674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16" w15:restartNumberingAfterBreak="0">
    <w:nsid w:val="65454655"/>
    <w:multiLevelType w:val="hybridMultilevel"/>
    <w:tmpl w:val="7AB01E5C"/>
    <w:lvl w:ilvl="0" w:tplc="14FA4362">
      <w:start w:val="1"/>
      <w:numFmt w:val="decimal"/>
      <w:pStyle w:val="ListeNumara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1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attachedTemplate r:id="rId1"/>
  <w:defaultTabStop w:val="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A63"/>
    <w:rsid w:val="00010E2E"/>
    <w:rsid w:val="0002262B"/>
    <w:rsid w:val="00031C3C"/>
    <w:rsid w:val="000678F2"/>
    <w:rsid w:val="000835F2"/>
    <w:rsid w:val="000841A5"/>
    <w:rsid w:val="00086F95"/>
    <w:rsid w:val="000A0770"/>
    <w:rsid w:val="000A2E42"/>
    <w:rsid w:val="000C4C0D"/>
    <w:rsid w:val="000D22BD"/>
    <w:rsid w:val="001315B5"/>
    <w:rsid w:val="001603B3"/>
    <w:rsid w:val="00184F77"/>
    <w:rsid w:val="001879EA"/>
    <w:rsid w:val="001A3962"/>
    <w:rsid w:val="001C1AA9"/>
    <w:rsid w:val="001D4DA7"/>
    <w:rsid w:val="001E0E1C"/>
    <w:rsid w:val="00217EB2"/>
    <w:rsid w:val="00222C35"/>
    <w:rsid w:val="002378DC"/>
    <w:rsid w:val="002450C3"/>
    <w:rsid w:val="002773C9"/>
    <w:rsid w:val="00284C57"/>
    <w:rsid w:val="0028679A"/>
    <w:rsid w:val="00286F0F"/>
    <w:rsid w:val="002D020A"/>
    <w:rsid w:val="002F5C68"/>
    <w:rsid w:val="00310272"/>
    <w:rsid w:val="0031092B"/>
    <w:rsid w:val="0031798C"/>
    <w:rsid w:val="00325407"/>
    <w:rsid w:val="003507CB"/>
    <w:rsid w:val="00352229"/>
    <w:rsid w:val="003827F4"/>
    <w:rsid w:val="00382B70"/>
    <w:rsid w:val="003A2D46"/>
    <w:rsid w:val="003A5FF7"/>
    <w:rsid w:val="003B22D8"/>
    <w:rsid w:val="003C349B"/>
    <w:rsid w:val="003C66C1"/>
    <w:rsid w:val="003D41A3"/>
    <w:rsid w:val="003E4575"/>
    <w:rsid w:val="00415E1D"/>
    <w:rsid w:val="004219A4"/>
    <w:rsid w:val="00431DD5"/>
    <w:rsid w:val="00433EF4"/>
    <w:rsid w:val="00446576"/>
    <w:rsid w:val="00455894"/>
    <w:rsid w:val="0049308B"/>
    <w:rsid w:val="004A2FDE"/>
    <w:rsid w:val="004A7A24"/>
    <w:rsid w:val="004B10D7"/>
    <w:rsid w:val="004C42C4"/>
    <w:rsid w:val="004D3686"/>
    <w:rsid w:val="004E536F"/>
    <w:rsid w:val="004E5F0A"/>
    <w:rsid w:val="004F21E4"/>
    <w:rsid w:val="004F3E0E"/>
    <w:rsid w:val="005013AE"/>
    <w:rsid w:val="00520209"/>
    <w:rsid w:val="005369E9"/>
    <w:rsid w:val="00542103"/>
    <w:rsid w:val="00551B7B"/>
    <w:rsid w:val="00593FDA"/>
    <w:rsid w:val="005A58C3"/>
    <w:rsid w:val="005E033F"/>
    <w:rsid w:val="0060733E"/>
    <w:rsid w:val="00617138"/>
    <w:rsid w:val="00621943"/>
    <w:rsid w:val="00665F95"/>
    <w:rsid w:val="00666341"/>
    <w:rsid w:val="00682FB7"/>
    <w:rsid w:val="006C1313"/>
    <w:rsid w:val="006E4896"/>
    <w:rsid w:val="006F761C"/>
    <w:rsid w:val="00712D93"/>
    <w:rsid w:val="0072126B"/>
    <w:rsid w:val="007328D5"/>
    <w:rsid w:val="00733BED"/>
    <w:rsid w:val="00736CA7"/>
    <w:rsid w:val="00795DD8"/>
    <w:rsid w:val="007A61AA"/>
    <w:rsid w:val="007B55A5"/>
    <w:rsid w:val="007D6774"/>
    <w:rsid w:val="007E5AD4"/>
    <w:rsid w:val="007F1B8C"/>
    <w:rsid w:val="007F2948"/>
    <w:rsid w:val="0082433E"/>
    <w:rsid w:val="00835A12"/>
    <w:rsid w:val="00876F62"/>
    <w:rsid w:val="00884666"/>
    <w:rsid w:val="008D5168"/>
    <w:rsid w:val="00914A55"/>
    <w:rsid w:val="009164A4"/>
    <w:rsid w:val="00941662"/>
    <w:rsid w:val="009445C7"/>
    <w:rsid w:val="00970421"/>
    <w:rsid w:val="00975769"/>
    <w:rsid w:val="009B5F61"/>
    <w:rsid w:val="009D62DA"/>
    <w:rsid w:val="009E6937"/>
    <w:rsid w:val="009F3706"/>
    <w:rsid w:val="00A04C8A"/>
    <w:rsid w:val="00A43606"/>
    <w:rsid w:val="00A5290B"/>
    <w:rsid w:val="00A63059"/>
    <w:rsid w:val="00A71137"/>
    <w:rsid w:val="00A76C40"/>
    <w:rsid w:val="00A912CE"/>
    <w:rsid w:val="00A96B5B"/>
    <w:rsid w:val="00A97853"/>
    <w:rsid w:val="00AA26D2"/>
    <w:rsid w:val="00AB07D8"/>
    <w:rsid w:val="00AC14BF"/>
    <w:rsid w:val="00AC32CC"/>
    <w:rsid w:val="00AD3944"/>
    <w:rsid w:val="00AF6CAA"/>
    <w:rsid w:val="00B267F5"/>
    <w:rsid w:val="00B568DC"/>
    <w:rsid w:val="00B76535"/>
    <w:rsid w:val="00B96FB2"/>
    <w:rsid w:val="00BE4479"/>
    <w:rsid w:val="00C1438E"/>
    <w:rsid w:val="00C14E60"/>
    <w:rsid w:val="00C245FC"/>
    <w:rsid w:val="00C27517"/>
    <w:rsid w:val="00C3639D"/>
    <w:rsid w:val="00C401CE"/>
    <w:rsid w:val="00C62779"/>
    <w:rsid w:val="00C827C4"/>
    <w:rsid w:val="00C9265D"/>
    <w:rsid w:val="00C95BEF"/>
    <w:rsid w:val="00C96E33"/>
    <w:rsid w:val="00CC0BBF"/>
    <w:rsid w:val="00CC2386"/>
    <w:rsid w:val="00CD23B9"/>
    <w:rsid w:val="00CD4D19"/>
    <w:rsid w:val="00D332FF"/>
    <w:rsid w:val="00D41D11"/>
    <w:rsid w:val="00D44A63"/>
    <w:rsid w:val="00D72FA4"/>
    <w:rsid w:val="00D77785"/>
    <w:rsid w:val="00D96856"/>
    <w:rsid w:val="00DA0B28"/>
    <w:rsid w:val="00DA7D8A"/>
    <w:rsid w:val="00DB06BB"/>
    <w:rsid w:val="00DB52CD"/>
    <w:rsid w:val="00DD735D"/>
    <w:rsid w:val="00DF3213"/>
    <w:rsid w:val="00E00F44"/>
    <w:rsid w:val="00E1304C"/>
    <w:rsid w:val="00E15BE1"/>
    <w:rsid w:val="00E20F10"/>
    <w:rsid w:val="00E32A7F"/>
    <w:rsid w:val="00E34274"/>
    <w:rsid w:val="00E846ED"/>
    <w:rsid w:val="00E92FE1"/>
    <w:rsid w:val="00EA26E4"/>
    <w:rsid w:val="00EA7634"/>
    <w:rsid w:val="00EB3CF8"/>
    <w:rsid w:val="00EC5362"/>
    <w:rsid w:val="00EF4FA9"/>
    <w:rsid w:val="00EF69A6"/>
    <w:rsid w:val="00F63177"/>
    <w:rsid w:val="00F71E78"/>
    <w:rsid w:val="00F935EA"/>
    <w:rsid w:val="00FC1CC7"/>
    <w:rsid w:val="00FD187D"/>
    <w:rsid w:val="00FE0A40"/>
    <w:rsid w:val="00FE1850"/>
    <w:rsid w:val="00FE6CAA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1E3ED0"/>
  <w15:chartTrackingRefBased/>
  <w15:docId w15:val="{A4CEC75F-A46E-2943-B632-085D7A88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7F7F7F" w:themeColor="text1" w:themeTint="80"/>
        <w:lang w:val="tr-TR" w:eastAsia="ja-JP" w:bidi="tr-TR"/>
      </w:rPr>
    </w:rPrDefault>
    <w:pPrDefault>
      <w:pPr>
        <w:spacing w:after="18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666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pBdr>
        <w:top w:val="single" w:sz="24" w:space="5" w:color="262626" w:themeColor="text1" w:themeTint="D9"/>
        <w:bottom w:val="single" w:sz="8" w:space="5" w:color="7F7F7F" w:themeColor="text1" w:themeTint="80"/>
      </w:pBdr>
      <w:spacing w:before="240" w:after="160" w:line="240" w:lineRule="auto"/>
      <w:outlineLvl w:val="0"/>
    </w:pPr>
    <w:rPr>
      <w:rFonts w:asciiTheme="majorHAnsi" w:eastAsiaTheme="majorEastAsia" w:hAnsiTheme="majorHAnsi" w:cstheme="majorBidi"/>
      <w:b/>
      <w:caps/>
      <w:color w:val="0E0B05" w:themeColor="text2"/>
      <w:sz w:val="24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E0B05" w:themeColor="text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E0B05" w:themeColor="text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E0B05" w:themeColor="text2"/>
      <w:sz w:val="18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E0B05" w:themeColor="text2"/>
      <w:sz w:val="18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caps/>
      <w:color w:val="0E0B05" w:themeColor="text2"/>
      <w:sz w:val="24"/>
      <w:szCs w:val="32"/>
    </w:rPr>
  </w:style>
  <w:style w:type="paragraph" w:customStyle="1" w:styleId="KiiBilgileri">
    <w:name w:val="Kişi Bilgileri"/>
    <w:basedOn w:val="Normal"/>
    <w:uiPriority w:val="2"/>
    <w:qFormat/>
    <w:pPr>
      <w:spacing w:after="540" w:line="288" w:lineRule="auto"/>
      <w:ind w:right="2880"/>
      <w:contextualSpacing/>
    </w:pPr>
    <w:rPr>
      <w:rFonts w:asciiTheme="majorHAnsi" w:hAnsiTheme="majorHAnsi"/>
      <w:sz w:val="24"/>
    </w:rPr>
  </w:style>
  <w:style w:type="paragraph" w:styleId="KonuBal">
    <w:name w:val="Title"/>
    <w:basedOn w:val="Normal"/>
    <w:next w:val="Normal"/>
    <w:link w:val="KonuBalChar"/>
    <w:uiPriority w:val="10"/>
    <w:semiHidden/>
    <w:unhideWhenUsed/>
    <w:qFormat/>
    <w:pPr>
      <w:spacing w:before="120" w:line="192" w:lineRule="auto"/>
      <w:contextualSpacing/>
    </w:pPr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qFormat/>
    <w:pPr>
      <w:numPr>
        <w:ilvl w:val="1"/>
      </w:numPr>
      <w:spacing w:after="540" w:line="288" w:lineRule="auto"/>
      <w:ind w:right="2880"/>
      <w:contextualSpacing/>
    </w:pPr>
    <w:rPr>
      <w:rFonts w:asciiTheme="majorHAnsi" w:eastAsiaTheme="minorEastAsia" w:hAnsiTheme="majorHAnsi"/>
      <w:spacing w:val="15"/>
      <w:sz w:val="24"/>
      <w:szCs w:val="22"/>
    </w:rPr>
  </w:style>
  <w:style w:type="paragraph" w:styleId="ListeMaddemi">
    <w:name w:val="List Bullet"/>
    <w:basedOn w:val="Normal"/>
    <w:uiPriority w:val="9"/>
    <w:qFormat/>
    <w:pPr>
      <w:numPr>
        <w:numId w:val="2"/>
      </w:numPr>
      <w:spacing w:after="120"/>
    </w:pPr>
  </w:style>
  <w:style w:type="character" w:styleId="YerTutucuMetni">
    <w:name w:val="Placeholder Text"/>
    <w:basedOn w:val="VarsaylanParagrafYazTipi"/>
    <w:uiPriority w:val="99"/>
    <w:semiHidden/>
    <w:rPr>
      <w:color w:val="808080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iCs/>
      <w:color w:val="0E0B05" w:themeColor="text2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Cs/>
      <w:color w:val="0E0B05" w:themeColor="text2"/>
      <w:sz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b/>
      <w:color w:val="0E0B05" w:themeColor="text2"/>
      <w:sz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styleId="HafifVurgulama">
    <w:name w:val="Subtle Emphasis"/>
    <w:basedOn w:val="VarsaylanParagrafYazTipi"/>
    <w:uiPriority w:val="19"/>
    <w:semiHidden/>
    <w:unhideWhenUsed/>
    <w:qFormat/>
    <w:rPr>
      <w:i w:val="0"/>
      <w:iCs/>
      <w:color w:val="262626" w:themeColor="text1" w:themeTint="D9"/>
    </w:rPr>
  </w:style>
  <w:style w:type="character" w:styleId="KitapBal">
    <w:name w:val="Book Title"/>
    <w:basedOn w:val="VarsaylanParagrafYazTipi"/>
    <w:uiPriority w:val="33"/>
    <w:semiHidden/>
    <w:unhideWhenUsed/>
    <w:qFormat/>
    <w:rPr>
      <w:b w:val="0"/>
      <w:bCs/>
      <w:i w:val="0"/>
      <w:iCs/>
      <w:caps/>
      <w:smallCaps w:val="0"/>
      <w:color w:val="7F7F7F" w:themeColor="text1" w:themeTint="80"/>
      <w:spacing w:val="0"/>
      <w:u w:val="single"/>
      <w:bdr w:val="none" w:sz="0" w:space="0" w:color="auto"/>
    </w:rPr>
  </w:style>
  <w:style w:type="paragraph" w:styleId="AltBilgi">
    <w:name w:val="footer"/>
    <w:basedOn w:val="Normal"/>
    <w:link w:val="AltBilgiChar"/>
    <w:uiPriority w:val="99"/>
    <w:unhideWhenUsed/>
    <w:qFormat/>
    <w:pPr>
      <w:spacing w:before="240" w:after="0" w:line="240" w:lineRule="auto"/>
    </w:pPr>
    <w:rPr>
      <w:color w:val="0E0B05" w:themeColor="text2"/>
      <w:sz w:val="24"/>
    </w:rPr>
  </w:style>
  <w:style w:type="character" w:customStyle="1" w:styleId="AltBilgiChar">
    <w:name w:val="Alt Bilgi Char"/>
    <w:basedOn w:val="VarsaylanParagrafYazTipi"/>
    <w:link w:val="AltBilgi"/>
    <w:uiPriority w:val="99"/>
    <w:rPr>
      <w:color w:val="0E0B05" w:themeColor="text2"/>
      <w:sz w:val="24"/>
    </w:rPr>
  </w:style>
  <w:style w:type="character" w:customStyle="1" w:styleId="AltyazChar">
    <w:name w:val="Altyazı Char"/>
    <w:basedOn w:val="VarsaylanParagrafYazTipi"/>
    <w:link w:val="Altyaz"/>
    <w:uiPriority w:val="11"/>
    <w:semiHidden/>
    <w:rPr>
      <w:rFonts w:asciiTheme="majorHAnsi" w:eastAsiaTheme="minorEastAsia" w:hAnsiTheme="majorHAnsi"/>
      <w:spacing w:val="15"/>
      <w:sz w:val="24"/>
      <w:szCs w:val="22"/>
    </w:rPr>
  </w:style>
  <w:style w:type="character" w:styleId="Vurgu">
    <w:name w:val="Emphasis"/>
    <w:basedOn w:val="VarsaylanParagrafYazTipi"/>
    <w:uiPriority w:val="20"/>
    <w:semiHidden/>
    <w:unhideWhenUsed/>
    <w:qFormat/>
    <w:rPr>
      <w:i w:val="0"/>
      <w:iCs/>
      <w:color w:val="E3AB47" w:themeColor="accent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pPr>
      <w:spacing w:before="360" w:after="360"/>
    </w:pPr>
    <w:rPr>
      <w:iCs/>
      <w:sz w:val="26"/>
    </w:rPr>
  </w:style>
  <w:style w:type="character" w:customStyle="1" w:styleId="AlntChar">
    <w:name w:val="Alıntı Char"/>
    <w:basedOn w:val="VarsaylanParagrafYazTipi"/>
    <w:link w:val="Alnt"/>
    <w:uiPriority w:val="29"/>
    <w:semiHidden/>
    <w:rPr>
      <w:iCs/>
      <w:sz w:val="26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pPr>
      <w:spacing w:before="360" w:after="360"/>
    </w:pPr>
    <w:rPr>
      <w:b/>
      <w:iCs/>
      <w:color w:val="262626" w:themeColor="text1" w:themeTint="D9"/>
      <w:sz w:val="26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Pr>
      <w:b/>
      <w:iCs/>
      <w:color w:val="262626" w:themeColor="text1" w:themeTint="D9"/>
      <w:sz w:val="26"/>
    </w:rPr>
  </w:style>
  <w:style w:type="character" w:styleId="GlVurgulama">
    <w:name w:val="Intense Emphasis"/>
    <w:basedOn w:val="VarsaylanParagrafYazTipi"/>
    <w:uiPriority w:val="21"/>
    <w:semiHidden/>
    <w:unhideWhenUsed/>
    <w:qFormat/>
    <w:rPr>
      <w:b/>
      <w:i w:val="0"/>
      <w:iCs/>
      <w:color w:val="E3AB47" w:themeColor="accent1"/>
    </w:rPr>
  </w:style>
  <w:style w:type="character" w:styleId="GlBavuru">
    <w:name w:val="Intense Reference"/>
    <w:basedOn w:val="VarsaylanParagrafYazTipi"/>
    <w:uiPriority w:val="32"/>
    <w:semiHidden/>
    <w:unhideWhenUsed/>
    <w:qFormat/>
    <w:rPr>
      <w:b w:val="0"/>
      <w:bCs/>
      <w:caps/>
      <w:smallCaps w:val="0"/>
      <w:color w:val="262626" w:themeColor="text1" w:themeTint="D9"/>
      <w:spacing w:val="0"/>
    </w:rPr>
  </w:style>
  <w:style w:type="character" w:styleId="Gl">
    <w:name w:val="Strong"/>
    <w:basedOn w:val="VarsaylanParagrafYazTipi"/>
    <w:uiPriority w:val="22"/>
    <w:semiHidden/>
    <w:unhideWhenUsed/>
    <w:qFormat/>
    <w:rPr>
      <w:b/>
      <w:bCs/>
      <w:color w:val="262626" w:themeColor="text1" w:themeTint="D9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before="40" w:after="160" w:line="240" w:lineRule="auto"/>
    </w:pPr>
    <w:rPr>
      <w:iCs/>
      <w:color w:val="262626" w:themeColor="text1" w:themeTint="D9"/>
      <w:sz w:val="18"/>
      <w:szCs w:val="18"/>
    </w:rPr>
  </w:style>
  <w:style w:type="paragraph" w:styleId="ListeParagraf">
    <w:name w:val="List Paragraph"/>
    <w:basedOn w:val="Normal"/>
    <w:uiPriority w:val="34"/>
    <w:semiHidden/>
    <w:unhideWhenUsed/>
    <w:qFormat/>
    <w:pPr>
      <w:ind w:left="216"/>
      <w:contextualSpacing/>
    </w:p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KaynakaBal">
    <w:name w:val="toa heading"/>
    <w:basedOn w:val="Normal"/>
    <w:next w:val="Normal"/>
    <w:uiPriority w:val="99"/>
    <w:semiHidden/>
    <w:unhideWhenUsed/>
    <w:pPr>
      <w:pBdr>
        <w:top w:val="single" w:sz="24" w:space="5" w:color="auto"/>
        <w:bottom w:val="single" w:sz="4" w:space="5" w:color="auto"/>
      </w:pBd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afifBavuru">
    <w:name w:val="Subtle Reference"/>
    <w:basedOn w:val="VarsaylanParagrafYazTipi"/>
    <w:uiPriority w:val="31"/>
    <w:semiHidden/>
    <w:unhideWhenUsed/>
    <w:qFormat/>
    <w:rPr>
      <w:caps/>
      <w:smallCaps w:val="0"/>
      <w:color w:val="7F7F7F" w:themeColor="text1" w:themeTint="80"/>
    </w:rPr>
  </w:style>
  <w:style w:type="paragraph" w:customStyle="1" w:styleId="Ad">
    <w:name w:val="Ad"/>
    <w:basedOn w:val="Normal"/>
    <w:uiPriority w:val="1"/>
    <w:qFormat/>
    <w:pPr>
      <w:spacing w:before="120" w:line="192" w:lineRule="auto"/>
      <w:contextualSpacing/>
    </w:pPr>
    <w:rPr>
      <w:rFonts w:asciiTheme="majorHAnsi" w:hAnsiTheme="majorHAnsi"/>
      <w:b/>
      <w:caps/>
      <w:color w:val="0E0B05" w:themeColor="text2"/>
      <w:kern w:val="28"/>
      <w:sz w:val="70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ListeNumaras">
    <w:name w:val="List Number"/>
    <w:basedOn w:val="Normal"/>
    <w:uiPriority w:val="10"/>
    <w:qFormat/>
    <w:pPr>
      <w:numPr>
        <w:numId w:val="13"/>
      </w:numPr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0E0B05" w:themeColor="text2"/>
      <w:sz w:val="24"/>
      <w:szCs w:val="24"/>
    </w:rPr>
  </w:style>
  <w:style w:type="paragraph" w:styleId="Tarih">
    <w:name w:val="Date"/>
    <w:basedOn w:val="Normal"/>
    <w:next w:val="Normal"/>
    <w:link w:val="TarihChar"/>
    <w:uiPriority w:val="99"/>
    <w:semiHidden/>
    <w:unhideWhenUsed/>
    <w:pPr>
      <w:spacing w:before="720" w:after="280" w:line="240" w:lineRule="auto"/>
      <w:contextualSpacing/>
    </w:pPr>
    <w:rPr>
      <w:color w:val="0E0B05" w:themeColor="text2"/>
      <w:sz w:val="24"/>
    </w:rPr>
  </w:style>
  <w:style w:type="character" w:customStyle="1" w:styleId="TarihChar">
    <w:name w:val="Tarih Char"/>
    <w:basedOn w:val="VarsaylanParagrafYazTipi"/>
    <w:link w:val="Tarih"/>
    <w:uiPriority w:val="99"/>
    <w:semiHidden/>
    <w:rPr>
      <w:color w:val="0E0B05" w:themeColor="text2"/>
      <w:sz w:val="24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pPr>
      <w:spacing w:before="800" w:after="0" w:line="240" w:lineRule="auto"/>
    </w:pPr>
    <w:rPr>
      <w:color w:val="0E0B05" w:themeColor="text2"/>
      <w:sz w:val="24"/>
    </w:rPr>
  </w:style>
  <w:style w:type="character" w:customStyle="1" w:styleId="SelamlamaChar">
    <w:name w:val="Selamlama Char"/>
    <w:basedOn w:val="VarsaylanParagrafYazTipi"/>
    <w:link w:val="Selamlama"/>
    <w:uiPriority w:val="99"/>
    <w:semiHidden/>
    <w:rPr>
      <w:color w:val="0E0B05" w:themeColor="text2"/>
      <w:sz w:val="24"/>
    </w:rPr>
  </w:style>
  <w:style w:type="paragraph" w:styleId="mza">
    <w:name w:val="Signature"/>
    <w:basedOn w:val="Normal"/>
    <w:link w:val="mzaChar"/>
    <w:uiPriority w:val="99"/>
    <w:semiHidden/>
    <w:unhideWhenUsed/>
    <w:pPr>
      <w:spacing w:before="1080" w:after="280" w:line="240" w:lineRule="auto"/>
      <w:contextualSpacing/>
    </w:pPr>
    <w:rPr>
      <w:color w:val="0E0B05" w:themeColor="text2"/>
    </w:rPr>
  </w:style>
  <w:style w:type="character" w:customStyle="1" w:styleId="mzaChar">
    <w:name w:val="İmza Char"/>
    <w:basedOn w:val="VarsaylanParagrafYazTipi"/>
    <w:link w:val="mza"/>
    <w:uiPriority w:val="99"/>
    <w:semiHidden/>
    <w:rPr>
      <w:color w:val="0E0B05" w:themeColor="text2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593FDA"/>
    <w:pPr>
      <w:spacing w:after="0" w:line="240" w:lineRule="auto"/>
    </w:p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593FDA"/>
  </w:style>
  <w:style w:type="character" w:styleId="SonNotBavurusu">
    <w:name w:val="endnote reference"/>
    <w:basedOn w:val="VarsaylanParagrafYazTipi"/>
    <w:uiPriority w:val="99"/>
    <w:semiHidden/>
    <w:unhideWhenUsed/>
    <w:rsid w:val="00593FDA"/>
    <w:rPr>
      <w:vertAlign w:val="superscript"/>
    </w:rPr>
  </w:style>
  <w:style w:type="character" w:styleId="AklamaBavurusu">
    <w:name w:val="annotation reference"/>
    <w:basedOn w:val="VarsaylanParagrafYazTipi"/>
    <w:uiPriority w:val="99"/>
    <w:semiHidden/>
    <w:unhideWhenUsed/>
    <w:rsid w:val="00DF321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F3213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F3213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F321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F321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32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213"/>
    <w:rPr>
      <w:rFonts w:ascii="Arial" w:hAnsi="Arial" w:cs="Arial"/>
      <w:sz w:val="18"/>
      <w:szCs w:val="18"/>
    </w:rPr>
  </w:style>
  <w:style w:type="table" w:styleId="TabloKlavuzu">
    <w:name w:val="Table Grid"/>
    <w:basedOn w:val="NormalTablo"/>
    <w:uiPriority w:val="39"/>
    <w:rsid w:val="00E34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4C57"/>
    <w:rPr>
      <w:color w:val="53C3C7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4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2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mailto:ebrukoca95@hotmail.com" TargetMode="External" /><Relationship Id="rId14" Type="http://schemas.openxmlformats.org/officeDocument/2006/relationships/theme" Target="theme/theme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485FE888-173D-1C45-BE6B-463B310851FE%7dtf50002018.dotx" TargetMode="External" 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0E0B05"/>
      </a:dk2>
      <a:lt2>
        <a:srgbClr val="F7F6F5"/>
      </a:lt2>
      <a:accent1>
        <a:srgbClr val="E3AB47"/>
      </a:accent1>
      <a:accent2>
        <a:srgbClr val="E36A48"/>
      </a:accent2>
      <a:accent3>
        <a:srgbClr val="969691"/>
      </a:accent3>
      <a:accent4>
        <a:srgbClr val="53C3C7"/>
      </a:accent4>
      <a:accent5>
        <a:srgbClr val="4FA274"/>
      </a:accent5>
      <a:accent6>
        <a:srgbClr val="846B8E"/>
      </a:accent6>
      <a:hlink>
        <a:srgbClr val="53C3C7"/>
      </a:hlink>
      <a:folHlink>
        <a:srgbClr val="846B8E"/>
      </a:folHlink>
    </a:clrScheme>
    <a:fontScheme name="Yellow Border Resume">
      <a:maj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34DD9-0FB0-EF43-AC57-0E2BBD37241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%7b485FE888-173D-1C45-BE6B-463B310851FE%7dtf50002018.dotx</Template>
  <TotalTime>0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 koca</dc:creator>
  <cp:keywords/>
  <dc:description/>
  <cp:lastModifiedBy>ebru koca</cp:lastModifiedBy>
  <cp:revision>2</cp:revision>
  <dcterms:created xsi:type="dcterms:W3CDTF">2020-02-25T09:22:00Z</dcterms:created>
  <dcterms:modified xsi:type="dcterms:W3CDTF">2020-02-25T09:22:00Z</dcterms:modified>
</cp:coreProperties>
</file>