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0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720"/>
        <w:gridCol w:w="6183"/>
      </w:tblGrid>
      <w:tr w:rsidR="001B2ABD" w14:paraId="559EBB5B" w14:textId="77777777" w:rsidTr="00AE7882">
        <w:trPr>
          <w:trHeight w:val="4410"/>
        </w:trPr>
        <w:tc>
          <w:tcPr>
            <w:tcW w:w="3600" w:type="dxa"/>
            <w:vAlign w:val="bottom"/>
          </w:tcPr>
          <w:p w14:paraId="6473A05B" w14:textId="3614814D" w:rsidR="001B2ABD" w:rsidRDefault="008E296E" w:rsidP="001B2ABD">
            <w:pPr>
              <w:tabs>
                <w:tab w:val="left" w:pos="990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4BB1356D" wp14:editId="284CBD7D">
                  <wp:extent cx="2139950" cy="2853055"/>
                  <wp:effectExtent l="114300" t="114300" r="107950" b="137795"/>
                  <wp:docPr id="1353658417" name="Resim 3" descr="insan yüzü, portre, kişi, şahıs, gülümsemek, gülüş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3658417" name="Resim 3" descr="insan yüzü, portre, kişi, şahıs, gülümsemek, gülüş içeren bir resim&#10;&#10;Açıklama otomatik olarak oluşturuldu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9950" cy="2853055"/>
                          </a:xfrm>
                          <a:prstGeom prst="round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14:paraId="42DBB447" w14:textId="77777777"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  <w:vAlign w:val="bottom"/>
          </w:tcPr>
          <w:p w14:paraId="019FCCE2" w14:textId="751F0D8F" w:rsidR="001B2ABD" w:rsidRDefault="008E296E" w:rsidP="001B2ABD">
            <w:pPr>
              <w:pStyle w:val="KonuBal"/>
            </w:pPr>
            <w:r>
              <w:t>SENA ÇAKMAK</w:t>
            </w:r>
          </w:p>
          <w:p w14:paraId="6A839958" w14:textId="5DE37007" w:rsidR="001B2ABD" w:rsidRDefault="001B2ABD" w:rsidP="001B2ABD">
            <w:pPr>
              <w:pStyle w:val="Altyaz"/>
            </w:pPr>
          </w:p>
        </w:tc>
      </w:tr>
      <w:tr w:rsidR="001B2ABD" w14:paraId="457ABF8E" w14:textId="77777777" w:rsidTr="00AE7882">
        <w:tc>
          <w:tcPr>
            <w:tcW w:w="3600" w:type="dxa"/>
          </w:tcPr>
          <w:p w14:paraId="5815B54E" w14:textId="0A3EF316" w:rsidR="00036450" w:rsidRDefault="00036450" w:rsidP="0002422B"/>
          <w:p w14:paraId="53D94973" w14:textId="77777777" w:rsidR="00036450" w:rsidRDefault="00036450" w:rsidP="00036450"/>
          <w:sdt>
            <w:sdtPr>
              <w:id w:val="-1954003311"/>
              <w:placeholder>
                <w:docPart w:val="ABA9821772B545C29030FB0178ACE8B9"/>
              </w:placeholder>
              <w:temporary/>
              <w:showingPlcHdr/>
              <w15:appearance w15:val="hidden"/>
            </w:sdtPr>
            <w:sdtEndPr/>
            <w:sdtContent>
              <w:p w14:paraId="51E3B1FE" w14:textId="77777777" w:rsidR="00036450" w:rsidRPr="00CB0055" w:rsidRDefault="00CB0055" w:rsidP="00CB0055">
                <w:pPr>
                  <w:pStyle w:val="Balk3"/>
                </w:pPr>
                <w:r w:rsidRPr="00CB0055">
                  <w:rPr>
                    <w:lang w:bidi="tr-TR"/>
                  </w:rPr>
                  <w:t>İletişim</w:t>
                </w:r>
              </w:p>
            </w:sdtContent>
          </w:sdt>
          <w:sdt>
            <w:sdtPr>
              <w:id w:val="1111563247"/>
              <w:placeholder>
                <w:docPart w:val="24C048136BED45CA8D90EF6CA949B61C"/>
              </w:placeholder>
              <w:temporary/>
              <w:showingPlcHdr/>
              <w15:appearance w15:val="hidden"/>
            </w:sdtPr>
            <w:sdtEndPr/>
            <w:sdtContent>
              <w:p w14:paraId="273048B9" w14:textId="77777777" w:rsidR="004D3011" w:rsidRDefault="004D3011" w:rsidP="004D3011">
                <w:r w:rsidRPr="004D3011">
                  <w:rPr>
                    <w:lang w:bidi="tr-TR"/>
                  </w:rPr>
                  <w:t>TELEFON:</w:t>
                </w:r>
              </w:p>
            </w:sdtContent>
          </w:sdt>
          <w:p w14:paraId="0262A6D2" w14:textId="197F7C2E" w:rsidR="004D3011" w:rsidRDefault="008E296E" w:rsidP="004D3011">
            <w:r>
              <w:t>0539 731 27 01</w:t>
            </w:r>
          </w:p>
          <w:p w14:paraId="1DA66FF4" w14:textId="77777777" w:rsidR="004D3011" w:rsidRPr="004D3011" w:rsidRDefault="004D3011" w:rsidP="004D3011"/>
          <w:p w14:paraId="59802A29" w14:textId="77777777" w:rsidR="004D3011" w:rsidRDefault="004D3011" w:rsidP="004D3011"/>
          <w:sdt>
            <w:sdtPr>
              <w:id w:val="-240260293"/>
              <w:placeholder>
                <w:docPart w:val="25717D51657B403B964F5C670FAE8672"/>
              </w:placeholder>
              <w:temporary/>
              <w:showingPlcHdr/>
              <w15:appearance w15:val="hidden"/>
            </w:sdtPr>
            <w:sdtEndPr/>
            <w:sdtContent>
              <w:p w14:paraId="24DE5AD0" w14:textId="77777777" w:rsidR="004D3011" w:rsidRDefault="004D3011" w:rsidP="004D3011">
                <w:r w:rsidRPr="004D3011">
                  <w:rPr>
                    <w:lang w:bidi="tr-TR"/>
                  </w:rPr>
                  <w:t>E-POSTA:</w:t>
                </w:r>
              </w:p>
            </w:sdtContent>
          </w:sdt>
          <w:p w14:paraId="014E90F8" w14:textId="4AEBE567" w:rsidR="00036450" w:rsidRPr="00E4381A" w:rsidRDefault="008E296E" w:rsidP="004D3011">
            <w:pPr>
              <w:rPr>
                <w:rStyle w:val="Kpr"/>
              </w:rPr>
            </w:pPr>
            <w:r>
              <w:t>Senacakmak129@icloud.com</w:t>
            </w:r>
          </w:p>
          <w:p w14:paraId="3E1C1E6F" w14:textId="2B1BD95C" w:rsidR="004D3011" w:rsidRPr="00CB0055" w:rsidRDefault="008E296E" w:rsidP="00CB0055">
            <w:pPr>
              <w:pStyle w:val="Balk3"/>
            </w:pPr>
            <w:r>
              <w:t>REFERANSLAR</w:t>
            </w:r>
          </w:p>
          <w:p w14:paraId="016FFD90" w14:textId="77777777" w:rsidR="004D3011" w:rsidRDefault="008E296E" w:rsidP="004D3011">
            <w:r>
              <w:t>SERKAN BAŞTUĞ</w:t>
            </w:r>
          </w:p>
          <w:p w14:paraId="041699A2" w14:textId="282B2036" w:rsidR="008E296E" w:rsidRPr="004D3011" w:rsidRDefault="008E296E" w:rsidP="004D3011">
            <w:r>
              <w:t>0539 784 29 27</w:t>
            </w:r>
          </w:p>
        </w:tc>
        <w:tc>
          <w:tcPr>
            <w:tcW w:w="720" w:type="dxa"/>
          </w:tcPr>
          <w:p w14:paraId="72108117" w14:textId="77777777"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</w:tcPr>
          <w:sdt>
            <w:sdtPr>
              <w:id w:val="1049110328"/>
              <w:placeholder>
                <w:docPart w:val="0920B3FD626345C0B45D67D3D2B1E7F0"/>
              </w:placeholder>
              <w:temporary/>
              <w:showingPlcHdr/>
              <w15:appearance w15:val="hidden"/>
            </w:sdtPr>
            <w:sdtEndPr/>
            <w:sdtContent>
              <w:p w14:paraId="7E3533C2" w14:textId="77777777" w:rsidR="001B2ABD" w:rsidRDefault="00E25A26" w:rsidP="00036450">
                <w:pPr>
                  <w:pStyle w:val="Balk2"/>
                </w:pPr>
                <w:r w:rsidRPr="00036450">
                  <w:rPr>
                    <w:lang w:bidi="tr-TR"/>
                  </w:rPr>
                  <w:t>EĞİTİM</w:t>
                </w:r>
              </w:p>
            </w:sdtContent>
          </w:sdt>
          <w:p w14:paraId="75C11C85" w14:textId="6BB3157F" w:rsidR="008E296E" w:rsidRDefault="008E296E" w:rsidP="008E296E">
            <w:pPr>
              <w:pStyle w:val="Balk4"/>
            </w:pPr>
            <w:r>
              <w:t xml:space="preserve">ANKARA HACI BAYRAM VELİ ÜNİVERSİTESİ </w:t>
            </w:r>
          </w:p>
          <w:p w14:paraId="2773C714" w14:textId="10B57B9C" w:rsidR="008E296E" w:rsidRDefault="008E296E" w:rsidP="008E296E">
            <w:r>
              <w:t>İKTİSADİ VE İDARİ BİLİMLER FAKÜLTESİ</w:t>
            </w:r>
          </w:p>
          <w:p w14:paraId="0AE406A2" w14:textId="5EFF2DFD" w:rsidR="008E296E" w:rsidRPr="008E296E" w:rsidRDefault="008E296E" w:rsidP="008E296E">
            <w:r>
              <w:t>SAĞLIK YÖNETİMİ</w:t>
            </w:r>
          </w:p>
          <w:p w14:paraId="201221CB" w14:textId="72190FBD" w:rsidR="00036450" w:rsidRDefault="008E296E" w:rsidP="00B359E4">
            <w:pPr>
              <w:pStyle w:val="Tarih"/>
            </w:pPr>
            <w:r>
              <w:t>29.08.2020</w:t>
            </w:r>
            <w:r w:rsidR="00036450" w:rsidRPr="00B359E4">
              <w:rPr>
                <w:lang w:bidi="tr-TR"/>
              </w:rPr>
              <w:t xml:space="preserve"> </w:t>
            </w:r>
            <w:r>
              <w:rPr>
                <w:lang w:bidi="tr-TR"/>
              </w:rPr>
              <w:t>–</w:t>
            </w:r>
            <w:r w:rsidR="00036450" w:rsidRPr="00B359E4">
              <w:rPr>
                <w:lang w:bidi="tr-TR"/>
              </w:rPr>
              <w:t xml:space="preserve"> </w:t>
            </w:r>
            <w:r>
              <w:t>07.06.2024</w:t>
            </w:r>
          </w:p>
          <w:p w14:paraId="612DEBB0" w14:textId="07A4AE71" w:rsidR="008E296E" w:rsidRPr="008E296E" w:rsidRDefault="008E296E" w:rsidP="008E296E">
            <w:r>
              <w:t>Genel Not Ortalaması: 2,66</w:t>
            </w:r>
          </w:p>
          <w:p w14:paraId="116B1771" w14:textId="77777777" w:rsidR="00036450" w:rsidRDefault="00036450" w:rsidP="00036450"/>
          <w:p w14:paraId="546EFA61" w14:textId="7EF08363" w:rsidR="00036450" w:rsidRPr="00B359E4" w:rsidRDefault="008E296E" w:rsidP="00B359E4">
            <w:pPr>
              <w:pStyle w:val="Balk4"/>
            </w:pPr>
            <w:r>
              <w:t xml:space="preserve">DÜZCE-AKÇAKOCA ANADOLU LİSESİ </w:t>
            </w:r>
          </w:p>
          <w:p w14:paraId="40883B26" w14:textId="56910F9C" w:rsidR="00036450" w:rsidRPr="00B359E4" w:rsidRDefault="008E296E" w:rsidP="00B359E4">
            <w:pPr>
              <w:pStyle w:val="Tarih"/>
            </w:pPr>
            <w:r>
              <w:t>14.09.2015</w:t>
            </w:r>
            <w:r w:rsidR="00036450" w:rsidRPr="00B359E4">
              <w:rPr>
                <w:lang w:bidi="tr-TR"/>
              </w:rPr>
              <w:t xml:space="preserve"> </w:t>
            </w:r>
            <w:r>
              <w:rPr>
                <w:lang w:bidi="tr-TR"/>
              </w:rPr>
              <w:t>–</w:t>
            </w:r>
            <w:r w:rsidR="00036450" w:rsidRPr="00B359E4">
              <w:rPr>
                <w:lang w:bidi="tr-TR"/>
              </w:rPr>
              <w:t xml:space="preserve"> </w:t>
            </w:r>
            <w:r>
              <w:t>12.06.2020</w:t>
            </w:r>
          </w:p>
          <w:p w14:paraId="4551E776" w14:textId="2F8CE991" w:rsidR="00036450" w:rsidRDefault="00036450" w:rsidP="00036450"/>
          <w:sdt>
            <w:sdtPr>
              <w:id w:val="1001553383"/>
              <w:placeholder>
                <w:docPart w:val="272A635B4E154781B3F2FE583092322D"/>
              </w:placeholder>
              <w:temporary/>
              <w:showingPlcHdr/>
              <w15:appearance w15:val="hidden"/>
            </w:sdtPr>
            <w:sdtEndPr/>
            <w:sdtContent>
              <w:p w14:paraId="72297EB8" w14:textId="77777777" w:rsidR="00036450" w:rsidRDefault="00036450" w:rsidP="00036450">
                <w:pPr>
                  <w:pStyle w:val="Balk2"/>
                </w:pPr>
                <w:r w:rsidRPr="00036450">
                  <w:rPr>
                    <w:lang w:bidi="tr-TR"/>
                  </w:rPr>
                  <w:t>İŞ TECRÜBESİ</w:t>
                </w:r>
              </w:p>
            </w:sdtContent>
          </w:sdt>
          <w:p w14:paraId="6AE955D6" w14:textId="096912C6" w:rsidR="004D3011" w:rsidRDefault="008E296E" w:rsidP="00036450">
            <w:r>
              <w:t>ANKARA GAZİ HASTANESİ- STAJ</w:t>
            </w:r>
          </w:p>
          <w:p w14:paraId="2724CF4D" w14:textId="0CF15C14" w:rsidR="008E296E" w:rsidRDefault="008E296E" w:rsidP="00036450">
            <w:r>
              <w:t>Faturalandırma Bölümü</w:t>
            </w:r>
          </w:p>
          <w:p w14:paraId="06A791D7" w14:textId="77777777" w:rsidR="00036450" w:rsidRDefault="008E296E" w:rsidP="008E296E">
            <w:pPr>
              <w:pStyle w:val="Balk2"/>
            </w:pPr>
            <w:r>
              <w:t>SERTİFİKALAR</w:t>
            </w:r>
          </w:p>
          <w:p w14:paraId="47ACA675" w14:textId="2AE20BC8" w:rsidR="008E296E" w:rsidRPr="008E296E" w:rsidRDefault="008E296E" w:rsidP="008E296E">
            <w:r>
              <w:t xml:space="preserve">MEDDATA ENTEGRE HASTANE OTOMOSYANU EĞİTİM SERTİFİKASI </w:t>
            </w:r>
          </w:p>
        </w:tc>
      </w:tr>
    </w:tbl>
    <w:p w14:paraId="11137764" w14:textId="77777777" w:rsidR="0002422B" w:rsidRDefault="0002422B" w:rsidP="000C45FF">
      <w:pPr>
        <w:tabs>
          <w:tab w:val="left" w:pos="990"/>
        </w:tabs>
      </w:pPr>
    </w:p>
    <w:sectPr w:rsidR="0043117B" w:rsidSect="00AE7882">
      <w:headerReference w:type="default" r:id="rId10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FD662" w14:textId="77777777" w:rsidR="008E296E" w:rsidRDefault="008E296E" w:rsidP="000C45FF">
      <w:r>
        <w:separator/>
      </w:r>
    </w:p>
  </w:endnote>
  <w:endnote w:type="continuationSeparator" w:id="0">
    <w:p w14:paraId="3F39A48E" w14:textId="77777777" w:rsidR="008E296E" w:rsidRDefault="008E296E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CCBE3" w14:textId="77777777" w:rsidR="008E296E" w:rsidRDefault="008E296E" w:rsidP="000C45FF">
      <w:r>
        <w:separator/>
      </w:r>
    </w:p>
  </w:footnote>
  <w:footnote w:type="continuationSeparator" w:id="0">
    <w:p w14:paraId="541A245B" w14:textId="77777777" w:rsidR="008E296E" w:rsidRDefault="008E296E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5C1E1" w14:textId="77777777" w:rsidR="000C45FF" w:rsidRDefault="000C45FF">
    <w:pPr>
      <w:pStyle w:val="stBilgi"/>
    </w:pPr>
    <w:r>
      <w:rPr>
        <w:noProof/>
        <w:lang w:bidi="tr-TR"/>
      </w:rPr>
      <w:drawing>
        <wp:anchor distT="0" distB="0" distL="114300" distR="114300" simplePos="0" relativeHeight="251658240" behindDoc="1" locked="0" layoutInCell="1" allowOverlap="1" wp14:anchorId="532AB4A0" wp14:editId="28603784">
          <wp:simplePos x="0" y="0"/>
          <wp:positionH relativeFrom="page">
            <wp:posOffset>276225</wp:posOffset>
          </wp:positionH>
          <wp:positionV relativeFrom="page">
            <wp:posOffset>447675</wp:posOffset>
          </wp:positionV>
          <wp:extent cx="7136130" cy="9991725"/>
          <wp:effectExtent l="0" t="0" r="7620" b="9525"/>
          <wp:wrapNone/>
          <wp:docPr id="3" name="Grafik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36509" cy="9992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96E"/>
    <w:rsid w:val="0002422B"/>
    <w:rsid w:val="00036450"/>
    <w:rsid w:val="00094499"/>
    <w:rsid w:val="000C45FF"/>
    <w:rsid w:val="000E3FD1"/>
    <w:rsid w:val="00112054"/>
    <w:rsid w:val="001525E1"/>
    <w:rsid w:val="00180329"/>
    <w:rsid w:val="0019001F"/>
    <w:rsid w:val="001A74A5"/>
    <w:rsid w:val="001B2ABD"/>
    <w:rsid w:val="001E0391"/>
    <w:rsid w:val="001E1759"/>
    <w:rsid w:val="001F1ECC"/>
    <w:rsid w:val="002400EB"/>
    <w:rsid w:val="00256CF7"/>
    <w:rsid w:val="00281FD5"/>
    <w:rsid w:val="0030481B"/>
    <w:rsid w:val="003156FC"/>
    <w:rsid w:val="003254B5"/>
    <w:rsid w:val="0037121F"/>
    <w:rsid w:val="003A6B7D"/>
    <w:rsid w:val="003B06CA"/>
    <w:rsid w:val="004071FC"/>
    <w:rsid w:val="00445947"/>
    <w:rsid w:val="004813B3"/>
    <w:rsid w:val="00496591"/>
    <w:rsid w:val="004C63E4"/>
    <w:rsid w:val="004D3011"/>
    <w:rsid w:val="005262AC"/>
    <w:rsid w:val="00554B8C"/>
    <w:rsid w:val="005E39D5"/>
    <w:rsid w:val="00600670"/>
    <w:rsid w:val="0062123A"/>
    <w:rsid w:val="00646E75"/>
    <w:rsid w:val="006771D0"/>
    <w:rsid w:val="00715FCB"/>
    <w:rsid w:val="00743101"/>
    <w:rsid w:val="007775E1"/>
    <w:rsid w:val="007867A0"/>
    <w:rsid w:val="007927F5"/>
    <w:rsid w:val="00802CA0"/>
    <w:rsid w:val="008E296E"/>
    <w:rsid w:val="009260CD"/>
    <w:rsid w:val="00952C25"/>
    <w:rsid w:val="00A2118D"/>
    <w:rsid w:val="00AD76E2"/>
    <w:rsid w:val="00AE7882"/>
    <w:rsid w:val="00B20152"/>
    <w:rsid w:val="00B359E4"/>
    <w:rsid w:val="00B57D98"/>
    <w:rsid w:val="00B70850"/>
    <w:rsid w:val="00BB02B8"/>
    <w:rsid w:val="00C066B6"/>
    <w:rsid w:val="00C37BA1"/>
    <w:rsid w:val="00C4674C"/>
    <w:rsid w:val="00C506CF"/>
    <w:rsid w:val="00C72BED"/>
    <w:rsid w:val="00C9578B"/>
    <w:rsid w:val="00CB0055"/>
    <w:rsid w:val="00D219EE"/>
    <w:rsid w:val="00D2522B"/>
    <w:rsid w:val="00D422DE"/>
    <w:rsid w:val="00D5459D"/>
    <w:rsid w:val="00D879A2"/>
    <w:rsid w:val="00D937C9"/>
    <w:rsid w:val="00DA1F4D"/>
    <w:rsid w:val="00DD172A"/>
    <w:rsid w:val="00E25A26"/>
    <w:rsid w:val="00E4381A"/>
    <w:rsid w:val="00E55D74"/>
    <w:rsid w:val="00F60274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45D77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/>
    <w:lsdException w:name="Smart Link" w:semiHidden="1" w:unhideWhenUsed="1"/>
  </w:latentStyles>
  <w:style w:type="paragraph" w:default="1" w:styleId="Normal">
    <w:name w:val="Normal"/>
    <w:qFormat/>
    <w:rsid w:val="00B359E4"/>
    <w:rPr>
      <w:sz w:val="18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D5459D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2"/>
      <w:szCs w:val="24"/>
    </w:rPr>
  </w:style>
  <w:style w:type="paragraph" w:styleId="Balk4">
    <w:name w:val="heading 4"/>
    <w:basedOn w:val="Normal"/>
    <w:next w:val="Normal"/>
    <w:link w:val="Balk4Char"/>
    <w:uiPriority w:val="9"/>
    <w:qFormat/>
    <w:rsid w:val="00B359E4"/>
    <w:pPr>
      <w:outlineLvl w:val="3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2ABD"/>
    <w:rPr>
      <w:caps/>
      <w:color w:val="000000" w:themeColor="text1"/>
      <w:sz w:val="96"/>
      <w:szCs w:val="76"/>
    </w:rPr>
  </w:style>
  <w:style w:type="character" w:styleId="Vurgu">
    <w:name w:val="Emphasis"/>
    <w:basedOn w:val="VarsaylanParagrafYazTipi"/>
    <w:uiPriority w:val="11"/>
    <w:semiHidden/>
    <w:qFormat/>
    <w:rsid w:val="00E25A26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Tarih">
    <w:name w:val="Date"/>
    <w:basedOn w:val="Normal"/>
    <w:next w:val="Normal"/>
    <w:link w:val="TarihChar"/>
    <w:uiPriority w:val="99"/>
    <w:rsid w:val="00036450"/>
  </w:style>
  <w:style w:type="character" w:customStyle="1" w:styleId="TarihChar">
    <w:name w:val="Tarih Char"/>
    <w:basedOn w:val="VarsaylanParagrafYazTipi"/>
    <w:link w:val="Tarih"/>
    <w:uiPriority w:val="99"/>
    <w:rsid w:val="00036450"/>
    <w:rPr>
      <w:sz w:val="18"/>
      <w:szCs w:val="22"/>
    </w:rPr>
  </w:style>
  <w:style w:type="character" w:styleId="Kpr">
    <w:name w:val="Hyperlink"/>
    <w:basedOn w:val="VarsaylanParagrafYazTipi"/>
    <w:uiPriority w:val="99"/>
    <w:unhideWhenUsed/>
    <w:rsid w:val="00281FD5"/>
    <w:rPr>
      <w:color w:val="B85A22" w:themeColor="accent2" w:themeShade="BF"/>
      <w:u w:val="single"/>
    </w:rPr>
  </w:style>
  <w:style w:type="character" w:styleId="zmlenmeyenBahsetme">
    <w:name w:val="Unresolved Mention"/>
    <w:basedOn w:val="VarsaylanParagrafYazTipi"/>
    <w:uiPriority w:val="99"/>
    <w:semiHidden/>
    <w:rsid w:val="004813B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C45FF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C45FF"/>
    <w:rPr>
      <w:sz w:val="22"/>
      <w:szCs w:val="22"/>
    </w:rPr>
  </w:style>
  <w:style w:type="table" w:styleId="TabloKlavuzu">
    <w:name w:val="Table Grid"/>
    <w:basedOn w:val="NormalTablo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B2ABD"/>
    <w:rPr>
      <w:color w:val="808080"/>
    </w:rPr>
  </w:style>
  <w:style w:type="paragraph" w:styleId="Altyaz">
    <w:name w:val="Subtitle"/>
    <w:basedOn w:val="Normal"/>
    <w:next w:val="Normal"/>
    <w:link w:val="AltyazChar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ltyazChar">
    <w:name w:val="Altyazı Char"/>
    <w:basedOn w:val="VarsaylanParagrafYazTipi"/>
    <w:link w:val="Altyaz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Balk3Char">
    <w:name w:val="Başlık 3 Char"/>
    <w:basedOn w:val="VarsaylanParagrafYazTipi"/>
    <w:link w:val="Balk3"/>
    <w:uiPriority w:val="9"/>
    <w:rsid w:val="00D5459D"/>
    <w:rPr>
      <w:rFonts w:asciiTheme="majorHAnsi" w:eastAsiaTheme="majorEastAsia" w:hAnsiTheme="majorHAnsi" w:cstheme="majorBidi"/>
      <w:b/>
      <w:caps/>
      <w:color w:val="548AB7" w:themeColor="accent1" w:themeShade="BF"/>
      <w:sz w:val="22"/>
    </w:rPr>
  </w:style>
  <w:style w:type="character" w:customStyle="1" w:styleId="Balk4Char">
    <w:name w:val="Başlık 4 Char"/>
    <w:basedOn w:val="VarsaylanParagrafYazTipi"/>
    <w:link w:val="Balk4"/>
    <w:uiPriority w:val="9"/>
    <w:rsid w:val="00B359E4"/>
    <w:rPr>
      <w:b/>
      <w:sz w:val="18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9EE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nac\AppData\Roaming\Microsoft\Templates\Mavi%20gri%20&#246;zge&#231;mi&#351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BA9821772B545C29030FB0178ACE8B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AD6E960-36DE-4809-802A-3D690D1C9798}"/>
      </w:docPartPr>
      <w:docPartBody>
        <w:p w:rsidR="00381ACE" w:rsidRDefault="00381ACE">
          <w:pPr>
            <w:pStyle w:val="ABA9821772B545C29030FB0178ACE8B9"/>
          </w:pPr>
          <w:r w:rsidRPr="00CB0055">
            <w:rPr>
              <w:lang w:bidi="tr-TR"/>
            </w:rPr>
            <w:t>İletişim</w:t>
          </w:r>
        </w:p>
      </w:docPartBody>
    </w:docPart>
    <w:docPart>
      <w:docPartPr>
        <w:name w:val="24C048136BED45CA8D90EF6CA949B61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DFD3259-3CAA-4205-8625-5EFAED5E3BB5}"/>
      </w:docPartPr>
      <w:docPartBody>
        <w:p w:rsidR="00381ACE" w:rsidRDefault="00381ACE">
          <w:pPr>
            <w:pStyle w:val="24C048136BED45CA8D90EF6CA949B61C"/>
          </w:pPr>
          <w:r w:rsidRPr="004D3011">
            <w:rPr>
              <w:lang w:bidi="tr-TR"/>
            </w:rPr>
            <w:t>TELEFON:</w:t>
          </w:r>
        </w:p>
      </w:docPartBody>
    </w:docPart>
    <w:docPart>
      <w:docPartPr>
        <w:name w:val="25717D51657B403B964F5C670FAE86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5C33318-5D05-40BC-AE78-9F23AC0F1D1B}"/>
      </w:docPartPr>
      <w:docPartBody>
        <w:p w:rsidR="00381ACE" w:rsidRDefault="00381ACE">
          <w:pPr>
            <w:pStyle w:val="25717D51657B403B964F5C670FAE8672"/>
          </w:pPr>
          <w:r w:rsidRPr="004D3011">
            <w:rPr>
              <w:lang w:bidi="tr-TR"/>
            </w:rPr>
            <w:t>E-POSTA:</w:t>
          </w:r>
        </w:p>
      </w:docPartBody>
    </w:docPart>
    <w:docPart>
      <w:docPartPr>
        <w:name w:val="0920B3FD626345C0B45D67D3D2B1E7F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C744440-6E69-47A3-B695-DB827D6EFCD3}"/>
      </w:docPartPr>
      <w:docPartBody>
        <w:p w:rsidR="00381ACE" w:rsidRDefault="00381ACE">
          <w:pPr>
            <w:pStyle w:val="0920B3FD626345C0B45D67D3D2B1E7F0"/>
          </w:pPr>
          <w:r w:rsidRPr="00036450">
            <w:rPr>
              <w:lang w:bidi="tr-TR"/>
            </w:rPr>
            <w:t>EĞİTİM</w:t>
          </w:r>
        </w:p>
      </w:docPartBody>
    </w:docPart>
    <w:docPart>
      <w:docPartPr>
        <w:name w:val="272A635B4E154781B3F2FE583092322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973A27A-0C95-46D5-8EEB-D4306068AA51}"/>
      </w:docPartPr>
      <w:docPartBody>
        <w:p w:rsidR="00381ACE" w:rsidRDefault="00381ACE">
          <w:pPr>
            <w:pStyle w:val="272A635B4E154781B3F2FE583092322D"/>
          </w:pPr>
          <w:r w:rsidRPr="00036450">
            <w:rPr>
              <w:lang w:bidi="tr-TR"/>
            </w:rPr>
            <w:t>İŞ TECRÜBESİ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ACE"/>
    <w:rsid w:val="00381ACE"/>
    <w:rsid w:val="00BB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qFormat/>
    <w:pPr>
      <w:keepNext/>
      <w:keepLines/>
      <w:pBdr>
        <w:bottom w:val="single" w:sz="8" w:space="1" w:color="156082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kern w:val="0"/>
      <w:sz w:val="22"/>
      <w:szCs w:val="26"/>
      <w:lang w:eastAsia="ja-JP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E74E82F819343F18244F627015C7A68">
    <w:name w:val="6E74E82F819343F18244F627015C7A68"/>
  </w:style>
  <w:style w:type="paragraph" w:customStyle="1" w:styleId="C7EDF6092BCD44D9BE5AB6BB9FE5DD62">
    <w:name w:val="C7EDF6092BCD44D9BE5AB6BB9FE5DD62"/>
  </w:style>
  <w:style w:type="paragraph" w:customStyle="1" w:styleId="414086858C53456AA1A1B75152A13BF0">
    <w:name w:val="414086858C53456AA1A1B75152A13BF0"/>
  </w:style>
  <w:style w:type="paragraph" w:customStyle="1" w:styleId="95583D1DE5B24C02A362BD4424F482F0">
    <w:name w:val="95583D1DE5B24C02A362BD4424F482F0"/>
  </w:style>
  <w:style w:type="paragraph" w:customStyle="1" w:styleId="ABA9821772B545C29030FB0178ACE8B9">
    <w:name w:val="ABA9821772B545C29030FB0178ACE8B9"/>
  </w:style>
  <w:style w:type="paragraph" w:customStyle="1" w:styleId="24C048136BED45CA8D90EF6CA949B61C">
    <w:name w:val="24C048136BED45CA8D90EF6CA949B61C"/>
  </w:style>
  <w:style w:type="paragraph" w:customStyle="1" w:styleId="32CFE4016B234A439544723D329647E3">
    <w:name w:val="32CFE4016B234A439544723D329647E3"/>
  </w:style>
  <w:style w:type="paragraph" w:customStyle="1" w:styleId="A20AB36E04B04F359FEA556F325C9110">
    <w:name w:val="A20AB36E04B04F359FEA556F325C9110"/>
  </w:style>
  <w:style w:type="paragraph" w:customStyle="1" w:styleId="DE7BE55AFAA54116AFA03AD0DD10D877">
    <w:name w:val="DE7BE55AFAA54116AFA03AD0DD10D877"/>
  </w:style>
  <w:style w:type="paragraph" w:customStyle="1" w:styleId="25717D51657B403B964F5C670FAE8672">
    <w:name w:val="25717D51657B403B964F5C670FAE8672"/>
  </w:style>
  <w:style w:type="character" w:styleId="Kpr">
    <w:name w:val="Hyperlink"/>
    <w:basedOn w:val="VarsaylanParagrafYazTipi"/>
    <w:uiPriority w:val="99"/>
    <w:unhideWhenUsed/>
    <w:rPr>
      <w:color w:val="BF4E14" w:themeColor="accent2" w:themeShade="BF"/>
      <w:u w:val="single"/>
    </w:rPr>
  </w:style>
  <w:style w:type="paragraph" w:customStyle="1" w:styleId="8D8DD1444F5047B09CD6CCB7919D86F8">
    <w:name w:val="8D8DD1444F5047B09CD6CCB7919D86F8"/>
  </w:style>
  <w:style w:type="paragraph" w:customStyle="1" w:styleId="CF99EC0DD7B24C8F96BA9E6ED73A580B">
    <w:name w:val="CF99EC0DD7B24C8F96BA9E6ED73A580B"/>
  </w:style>
  <w:style w:type="paragraph" w:customStyle="1" w:styleId="6B8AF96E6F444A08A5A9E7385958F141">
    <w:name w:val="6B8AF96E6F444A08A5A9E7385958F141"/>
  </w:style>
  <w:style w:type="paragraph" w:customStyle="1" w:styleId="2EEB855A0981456CA102B42C633B8127">
    <w:name w:val="2EEB855A0981456CA102B42C633B8127"/>
  </w:style>
  <w:style w:type="paragraph" w:customStyle="1" w:styleId="4CF939B74EEF4F5BA7E5DAE3B6C2EF99">
    <w:name w:val="4CF939B74EEF4F5BA7E5DAE3B6C2EF99"/>
  </w:style>
  <w:style w:type="paragraph" w:customStyle="1" w:styleId="E6E49A149C6F48E49A444E6E789DB831">
    <w:name w:val="E6E49A149C6F48E49A444E6E789DB831"/>
  </w:style>
  <w:style w:type="paragraph" w:customStyle="1" w:styleId="0920B3FD626345C0B45D67D3D2B1E7F0">
    <w:name w:val="0920B3FD626345C0B45D67D3D2B1E7F0"/>
  </w:style>
  <w:style w:type="paragraph" w:customStyle="1" w:styleId="0B6D228293F24D06A06A0383BC12EC5C">
    <w:name w:val="0B6D228293F24D06A06A0383BC12EC5C"/>
  </w:style>
  <w:style w:type="paragraph" w:customStyle="1" w:styleId="B217C02EB22343A39E79F034C0767498">
    <w:name w:val="B217C02EB22343A39E79F034C0767498"/>
  </w:style>
  <w:style w:type="paragraph" w:customStyle="1" w:styleId="6F4A270E60C34E0E95595F7CAF199748">
    <w:name w:val="6F4A270E60C34E0E95595F7CAF199748"/>
  </w:style>
  <w:style w:type="paragraph" w:customStyle="1" w:styleId="5F897BD2BFCB4A498C3CEFA9D4E2C598">
    <w:name w:val="5F897BD2BFCB4A498C3CEFA9D4E2C598"/>
  </w:style>
  <w:style w:type="paragraph" w:customStyle="1" w:styleId="FCE35D5A895247E4AEC01C2E6FB9C60B">
    <w:name w:val="FCE35D5A895247E4AEC01C2E6FB9C60B"/>
  </w:style>
  <w:style w:type="paragraph" w:customStyle="1" w:styleId="7CB75F87E34D40F39228ECD4C2082C27">
    <w:name w:val="7CB75F87E34D40F39228ECD4C2082C27"/>
  </w:style>
  <w:style w:type="paragraph" w:customStyle="1" w:styleId="49322E2BDE9B482092A12FC8B0157F97">
    <w:name w:val="49322E2BDE9B482092A12FC8B0157F97"/>
  </w:style>
  <w:style w:type="paragraph" w:customStyle="1" w:styleId="272A635B4E154781B3F2FE583092322D">
    <w:name w:val="272A635B4E154781B3F2FE583092322D"/>
  </w:style>
  <w:style w:type="paragraph" w:customStyle="1" w:styleId="EE6BCDE5ED3A4F1EB6FA2E983D4E09F2">
    <w:name w:val="EE6BCDE5ED3A4F1EB6FA2E983D4E09F2"/>
  </w:style>
  <w:style w:type="paragraph" w:customStyle="1" w:styleId="DB925DD636894885A14DE01D84427752">
    <w:name w:val="DB925DD636894885A14DE01D84427752"/>
  </w:style>
  <w:style w:type="paragraph" w:customStyle="1" w:styleId="3572B8EBDFBC49D5AE078700FBA30636">
    <w:name w:val="3572B8EBDFBC49D5AE078700FBA30636"/>
  </w:style>
  <w:style w:type="paragraph" w:customStyle="1" w:styleId="7D92A60DF878422D88DF1DB495D618B8">
    <w:name w:val="7D92A60DF878422D88DF1DB495D618B8"/>
  </w:style>
  <w:style w:type="paragraph" w:customStyle="1" w:styleId="296F021B44D94E508E1B73AA68190ADE">
    <w:name w:val="296F021B44D94E508E1B73AA68190ADE"/>
  </w:style>
  <w:style w:type="paragraph" w:customStyle="1" w:styleId="9BEDEAFE376144FEBEAD00397C67E74E">
    <w:name w:val="9BEDEAFE376144FEBEAD00397C67E74E"/>
  </w:style>
  <w:style w:type="paragraph" w:customStyle="1" w:styleId="E29E83986C0347E1BE92AA46EF620231">
    <w:name w:val="E29E83986C0347E1BE92AA46EF620231"/>
  </w:style>
  <w:style w:type="paragraph" w:customStyle="1" w:styleId="74756E418F334448A5616DBD4975F206">
    <w:name w:val="74756E418F334448A5616DBD4975F206"/>
  </w:style>
  <w:style w:type="paragraph" w:customStyle="1" w:styleId="D18E8C81FA844556BB8B120E0E1A0DF4">
    <w:name w:val="D18E8C81FA844556BB8B120E0E1A0DF4"/>
  </w:style>
  <w:style w:type="paragraph" w:customStyle="1" w:styleId="C72DDDBCC0674F3580A4AB57C46F58EF">
    <w:name w:val="C72DDDBCC0674F3580A4AB57C46F58EF"/>
  </w:style>
  <w:style w:type="paragraph" w:customStyle="1" w:styleId="2D80F6C3AB28489993E052348C2BE0F1">
    <w:name w:val="2D80F6C3AB28489993E052348C2BE0F1"/>
  </w:style>
  <w:style w:type="paragraph" w:customStyle="1" w:styleId="A85F6805E7404BCB872A45D729D5AAC7">
    <w:name w:val="A85F6805E7404BCB872A45D729D5AAC7"/>
  </w:style>
  <w:style w:type="paragraph" w:customStyle="1" w:styleId="C0D134BF9E864C66BD1BA5651F5A7EA7">
    <w:name w:val="C0D134BF9E864C66BD1BA5651F5A7EA7"/>
  </w:style>
  <w:style w:type="paragraph" w:customStyle="1" w:styleId="142E89F8A2464AED9B4651F9BE8024D2">
    <w:name w:val="142E89F8A2464AED9B4651F9BE8024D2"/>
  </w:style>
  <w:style w:type="paragraph" w:customStyle="1" w:styleId="5F309AC1BE594E51818C0DD7C3A47CA4">
    <w:name w:val="5F309AC1BE594E51818C0DD7C3A47CA4"/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bCs/>
      <w:caps/>
      <w:kern w:val="0"/>
      <w:sz w:val="22"/>
      <w:szCs w:val="26"/>
      <w:lang w:eastAsia="ja-JP"/>
      <w14:ligatures w14:val="none"/>
    </w:rPr>
  </w:style>
  <w:style w:type="paragraph" w:customStyle="1" w:styleId="7CB6361797BE4C8FA67710041AB26D73">
    <w:name w:val="7CB6361797BE4C8FA67710041AB26D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14EC26-251D-443A-AF4F-B15D0F3B0F8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8143E149-BD72-41A7-8F13-AF59DE30D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506A0D-4821-47C2-BD9B-CACF27C6B1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Mavi gri özgeçmiş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2024-06-02T07:26:00Z</dcterms:created>
  <dcterms:modified xsi:type="dcterms:W3CDTF">2024-06-02T07:44:00Z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